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E7EE5" w14:textId="4683FD41" w:rsidR="00CB57A7" w:rsidRPr="00CB57A7" w:rsidRDefault="00CB57A7" w:rsidP="00CB57A7">
      <w:pPr>
        <w:ind w:left="2880"/>
        <w:jc w:val="both"/>
        <w:rPr>
          <w:rFonts w:ascii="Segoe UI" w:hAnsi="Segoe UI" w:cs="Segoe UI"/>
          <w:b/>
          <w:sz w:val="72"/>
          <w:szCs w:val="72"/>
        </w:rPr>
      </w:pPr>
      <w:r w:rsidRPr="00CB57A7">
        <w:rPr>
          <w:rFonts w:ascii="Segoe UI" w:hAnsi="Segoe UI" w:cs="Segoe UI"/>
          <w:b/>
          <w:sz w:val="72"/>
          <w:szCs w:val="72"/>
        </w:rPr>
        <w:t>UPO 20</w:t>
      </w:r>
      <w:r w:rsidR="002043EA">
        <w:rPr>
          <w:rFonts w:ascii="Segoe UI" w:hAnsi="Segoe UI" w:cs="Segoe UI"/>
          <w:b/>
          <w:sz w:val="72"/>
          <w:szCs w:val="72"/>
        </w:rPr>
        <w:t>2</w:t>
      </w:r>
      <w:r w:rsidR="00D14F14">
        <w:rPr>
          <w:rFonts w:ascii="Segoe UI" w:hAnsi="Segoe UI" w:cs="Segoe UI"/>
          <w:b/>
          <w:sz w:val="72"/>
          <w:szCs w:val="72"/>
        </w:rPr>
        <w:t>2</w:t>
      </w:r>
    </w:p>
    <w:p w14:paraId="7D071272" w14:textId="77777777" w:rsidR="00890065" w:rsidRDefault="00890065" w:rsidP="00890065">
      <w:pPr>
        <w:jc w:val="both"/>
        <w:rPr>
          <w:rFonts w:ascii="Segoe UI" w:hAnsi="Segoe UI" w:cs="Segoe UI"/>
          <w:b/>
          <w:sz w:val="56"/>
          <w:szCs w:val="56"/>
        </w:rPr>
      </w:pPr>
    </w:p>
    <w:p w14:paraId="135B97FA" w14:textId="77777777" w:rsidR="003F4E44" w:rsidRDefault="003F4E44" w:rsidP="00890065">
      <w:pPr>
        <w:ind w:left="2880"/>
        <w:jc w:val="both"/>
        <w:rPr>
          <w:rFonts w:ascii="Segoe UI" w:hAnsi="Segoe UI" w:cs="Segoe UI"/>
          <w:b/>
          <w:sz w:val="56"/>
          <w:szCs w:val="56"/>
        </w:rPr>
      </w:pPr>
      <w:r w:rsidRPr="00831CE7">
        <w:rPr>
          <w:rFonts w:ascii="Segoe UI" w:hAnsi="Segoe UI" w:cs="Segoe UI"/>
          <w:b/>
          <w:sz w:val="56"/>
          <w:szCs w:val="56"/>
        </w:rPr>
        <w:t>IZJAVE</w:t>
      </w:r>
      <w:r w:rsidR="00CB57A7">
        <w:rPr>
          <w:rFonts w:ascii="Segoe UI" w:hAnsi="Segoe UI" w:cs="Segoe UI"/>
          <w:b/>
          <w:sz w:val="56"/>
          <w:szCs w:val="56"/>
        </w:rPr>
        <w:t xml:space="preserve"> IN </w:t>
      </w:r>
      <w:r w:rsidR="000D3840">
        <w:rPr>
          <w:rFonts w:ascii="Segoe UI" w:hAnsi="Segoe UI" w:cs="Segoe UI"/>
          <w:b/>
          <w:sz w:val="56"/>
          <w:szCs w:val="56"/>
        </w:rPr>
        <w:t>REFERENČNA POTRDILA</w:t>
      </w:r>
    </w:p>
    <w:p w14:paraId="3BE20F56" w14:textId="77777777" w:rsidR="00890065" w:rsidRDefault="00890065" w:rsidP="00890065">
      <w:pPr>
        <w:ind w:left="2880" w:firstLine="720"/>
        <w:jc w:val="both"/>
        <w:rPr>
          <w:rFonts w:ascii="Segoe UI" w:hAnsi="Segoe UI" w:cs="Segoe UI"/>
          <w:b/>
          <w:sz w:val="22"/>
          <w:szCs w:val="22"/>
        </w:rPr>
      </w:pPr>
    </w:p>
    <w:p w14:paraId="6A7334F3" w14:textId="77777777" w:rsidR="000D3840" w:rsidRPr="00890065" w:rsidRDefault="000D3840" w:rsidP="00890065">
      <w:pPr>
        <w:ind w:left="2880" w:firstLine="720"/>
        <w:jc w:val="both"/>
        <w:rPr>
          <w:rFonts w:ascii="Segoe UI" w:hAnsi="Segoe UI" w:cs="Segoe UI"/>
          <w:b/>
          <w:sz w:val="22"/>
          <w:szCs w:val="22"/>
        </w:rPr>
      </w:pPr>
    </w:p>
    <w:p w14:paraId="60C33EE5" w14:textId="77777777" w:rsidR="00890065" w:rsidRPr="00831CE7" w:rsidRDefault="00890065" w:rsidP="00890065">
      <w:pPr>
        <w:jc w:val="both"/>
        <w:rPr>
          <w:rFonts w:ascii="Segoe UI" w:hAnsi="Segoe UI" w:cs="Segoe UI"/>
          <w:sz w:val="22"/>
          <w:szCs w:val="22"/>
        </w:rPr>
      </w:pPr>
    </w:p>
    <w:p w14:paraId="3D50B141" w14:textId="77777777" w:rsidR="003F4E44" w:rsidRPr="00831CE7" w:rsidRDefault="003F4E44" w:rsidP="003F4E44">
      <w:pPr>
        <w:ind w:left="2880"/>
        <w:jc w:val="both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Ponudnik v obrazcih in izjavah izpolni podatke, ki so označeni z </w:t>
      </w:r>
      <w:r w:rsidRPr="00831CE7">
        <w:rPr>
          <w:rFonts w:ascii="Segoe UI" w:hAnsi="Segoe UI" w:cs="Segoe UI"/>
          <w:sz w:val="28"/>
          <w:szCs w:val="28"/>
        </w:rPr>
        <w:t>*</w:t>
      </w:r>
      <w:r w:rsidRPr="00831CE7">
        <w:rPr>
          <w:rFonts w:ascii="Segoe UI" w:hAnsi="Segoe UI" w:cs="Segoe UI"/>
          <w:sz w:val="22"/>
          <w:szCs w:val="22"/>
        </w:rPr>
        <w:t xml:space="preserve">. </w:t>
      </w:r>
    </w:p>
    <w:p w14:paraId="5BACF130" w14:textId="77777777" w:rsidR="003F4E44" w:rsidRPr="00831CE7" w:rsidRDefault="003F4E44" w:rsidP="003F4E44">
      <w:pPr>
        <w:jc w:val="both"/>
        <w:rPr>
          <w:rFonts w:ascii="Segoe UI" w:hAnsi="Segoe UI" w:cs="Segoe UI"/>
          <w:sz w:val="28"/>
          <w:szCs w:val="28"/>
        </w:rPr>
      </w:pPr>
    </w:p>
    <w:p w14:paraId="14ADB1D4" w14:textId="77777777" w:rsidR="003F4E44" w:rsidRPr="00831CE7" w:rsidRDefault="003F4E44" w:rsidP="003F4E44">
      <w:pPr>
        <w:pStyle w:val="Odstavekseznama"/>
        <w:ind w:left="3240"/>
        <w:rPr>
          <w:rFonts w:ascii="Segoe UI" w:hAnsi="Segoe UI" w:cs="Segoe UI"/>
          <w:b/>
          <w:sz w:val="24"/>
          <w:szCs w:val="24"/>
        </w:rPr>
      </w:pPr>
    </w:p>
    <w:p w14:paraId="668BE15D" w14:textId="77777777" w:rsidR="003F4E44" w:rsidRPr="00E230D4" w:rsidRDefault="003F4E44" w:rsidP="003F4E44">
      <w:pPr>
        <w:pStyle w:val="Odstavekseznama"/>
        <w:numPr>
          <w:ilvl w:val="0"/>
          <w:numId w:val="30"/>
        </w:numPr>
        <w:ind w:left="3240"/>
        <w:rPr>
          <w:rFonts w:ascii="Segoe UI" w:hAnsi="Segoe UI" w:cs="Segoe UI"/>
          <w:b/>
          <w:sz w:val="32"/>
          <w:szCs w:val="32"/>
        </w:rPr>
      </w:pPr>
      <w:r w:rsidRPr="00831CE7">
        <w:rPr>
          <w:rFonts w:ascii="Segoe UI" w:hAnsi="Segoe UI" w:cs="Segoe UI"/>
          <w:b/>
          <w:sz w:val="32"/>
          <w:szCs w:val="32"/>
        </w:rPr>
        <w:t>IZJAVA O</w:t>
      </w:r>
      <w:r w:rsidR="00890065">
        <w:rPr>
          <w:rFonts w:ascii="Segoe UI" w:hAnsi="Segoe UI" w:cs="Segoe UI"/>
          <w:b/>
          <w:sz w:val="32"/>
          <w:szCs w:val="32"/>
        </w:rPr>
        <w:t xml:space="preserve"> PREDAJI OPREME V TESTIRANJE </w:t>
      </w:r>
    </w:p>
    <w:p w14:paraId="1F519457" w14:textId="77777777" w:rsidR="00890065" w:rsidRPr="00E230D4" w:rsidRDefault="00890065" w:rsidP="00E230D4">
      <w:pPr>
        <w:pStyle w:val="Odstavekseznama"/>
        <w:numPr>
          <w:ilvl w:val="0"/>
          <w:numId w:val="30"/>
        </w:numPr>
        <w:ind w:left="3240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IZJAVA PRINCIPALA </w:t>
      </w:r>
    </w:p>
    <w:p w14:paraId="17B48222" w14:textId="10451446" w:rsidR="00890065" w:rsidRPr="00E230D4" w:rsidRDefault="00890065" w:rsidP="00E230D4">
      <w:pPr>
        <w:pStyle w:val="Odstavekseznama"/>
        <w:numPr>
          <w:ilvl w:val="0"/>
          <w:numId w:val="30"/>
        </w:numPr>
        <w:ind w:left="3240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REFERENČNO POTRDILO </w:t>
      </w:r>
      <w:r w:rsidR="00734E87">
        <w:rPr>
          <w:rFonts w:ascii="Segoe UI" w:hAnsi="Segoe UI" w:cs="Segoe UI"/>
          <w:b/>
          <w:sz w:val="32"/>
          <w:szCs w:val="32"/>
        </w:rPr>
        <w:t>1</w:t>
      </w:r>
      <w:r w:rsidR="007B43BD">
        <w:rPr>
          <w:rFonts w:ascii="Segoe UI" w:hAnsi="Segoe UI" w:cs="Segoe UI"/>
          <w:b/>
          <w:sz w:val="32"/>
          <w:szCs w:val="32"/>
        </w:rPr>
        <w:t xml:space="preserve"> – </w:t>
      </w:r>
      <w:r w:rsidR="007B43BD" w:rsidRPr="007B43BD">
        <w:rPr>
          <w:rFonts w:ascii="Segoe UI" w:hAnsi="Segoe UI" w:cs="Segoe UI"/>
          <w:b/>
          <w:color w:val="0070C0"/>
          <w:sz w:val="32"/>
          <w:szCs w:val="32"/>
          <w:shd w:val="clear" w:color="auto" w:fill="FFFF00"/>
        </w:rPr>
        <w:t>TP</w:t>
      </w:r>
      <w:r w:rsidR="007B43BD">
        <w:rPr>
          <w:rFonts w:ascii="Segoe UI" w:hAnsi="Segoe UI" w:cs="Segoe UI"/>
          <w:b/>
          <w:color w:val="0070C0"/>
          <w:sz w:val="32"/>
          <w:szCs w:val="32"/>
          <w:shd w:val="clear" w:color="auto" w:fill="FFFF00"/>
        </w:rPr>
        <w:t>3</w:t>
      </w:r>
    </w:p>
    <w:p w14:paraId="02F1127F" w14:textId="19128A8D" w:rsidR="00734E87" w:rsidRPr="00E230D4" w:rsidRDefault="000D3840" w:rsidP="00734E87">
      <w:pPr>
        <w:pStyle w:val="Odstavekseznama"/>
        <w:numPr>
          <w:ilvl w:val="0"/>
          <w:numId w:val="30"/>
        </w:numPr>
        <w:ind w:left="3240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REFERENČNO POTRDILO</w:t>
      </w:r>
      <w:r w:rsidR="00CB57A7">
        <w:rPr>
          <w:rFonts w:ascii="Segoe UI" w:hAnsi="Segoe UI" w:cs="Segoe UI"/>
          <w:b/>
          <w:sz w:val="32"/>
          <w:szCs w:val="32"/>
        </w:rPr>
        <w:t xml:space="preserve"> 2</w:t>
      </w:r>
      <w:r w:rsidR="007B43BD">
        <w:rPr>
          <w:rFonts w:ascii="Segoe UI" w:hAnsi="Segoe UI" w:cs="Segoe UI"/>
          <w:b/>
          <w:sz w:val="32"/>
          <w:szCs w:val="32"/>
        </w:rPr>
        <w:t xml:space="preserve"> – </w:t>
      </w:r>
      <w:r w:rsidR="007B43BD" w:rsidRPr="007B43BD">
        <w:rPr>
          <w:rFonts w:ascii="Segoe UI" w:hAnsi="Segoe UI" w:cs="Segoe UI"/>
          <w:b/>
          <w:color w:val="0070C0"/>
          <w:sz w:val="32"/>
          <w:szCs w:val="32"/>
          <w:shd w:val="clear" w:color="auto" w:fill="FFFF00"/>
        </w:rPr>
        <w:t>TP</w:t>
      </w:r>
      <w:r w:rsidR="007B43BD">
        <w:rPr>
          <w:rFonts w:ascii="Segoe UI" w:hAnsi="Segoe UI" w:cs="Segoe UI"/>
          <w:b/>
          <w:color w:val="0070C0"/>
          <w:sz w:val="32"/>
          <w:szCs w:val="32"/>
          <w:shd w:val="clear" w:color="auto" w:fill="FFFF00"/>
        </w:rPr>
        <w:t>4</w:t>
      </w:r>
    </w:p>
    <w:p w14:paraId="3CAD584A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5DD7AC5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4EE32D9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A1B52FB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14382746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5B11602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1CD00BC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49B49D3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D618285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362DC57A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3EE9C24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E2C35A2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70FCDEE" w14:textId="77777777" w:rsidR="002043EA" w:rsidRDefault="002043EA" w:rsidP="00E230D4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9179BC8" w14:textId="7112533A" w:rsidR="00E230D4" w:rsidRDefault="00E230D4" w:rsidP="00E230D4">
      <w:pPr>
        <w:jc w:val="center"/>
        <w:rPr>
          <w:rFonts w:ascii="Segoe UI" w:hAnsi="Segoe UI" w:cs="Segoe UI"/>
          <w:b/>
          <w:sz w:val="36"/>
          <w:szCs w:val="36"/>
        </w:rPr>
      </w:pPr>
      <w:r w:rsidRPr="00831CE7">
        <w:rPr>
          <w:rFonts w:ascii="Segoe UI" w:hAnsi="Segoe UI" w:cs="Segoe UI"/>
          <w:b/>
          <w:sz w:val="36"/>
          <w:szCs w:val="36"/>
        </w:rPr>
        <w:lastRenderedPageBreak/>
        <w:t>IZJAVA O PREDAJI OPREME V TESTIRANJE</w:t>
      </w:r>
    </w:p>
    <w:p w14:paraId="79C03280" w14:textId="77777777" w:rsidR="00E230D4" w:rsidRPr="00831CE7" w:rsidRDefault="00E230D4" w:rsidP="00E230D4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  <w:r w:rsidRPr="00831CE7">
        <w:rPr>
          <w:rFonts w:ascii="Segoe UI" w:hAnsi="Segoe UI" w:cs="Segoe UI"/>
          <w:noProof/>
          <w:color w:val="000000"/>
          <w:sz w:val="28"/>
          <w:szCs w:val="28"/>
          <w:lang w:eastAsia="sl-SI"/>
        </w:rPr>
        <w:t>*</w:t>
      </w:r>
      <w:r w:rsidRPr="00831CE7">
        <w:rPr>
          <w:rFonts w:ascii="Segoe UI" w:hAnsi="Segoe UI" w:cs="Segoe UI"/>
          <w:noProof/>
          <w:color w:val="000000"/>
          <w:sz w:val="20"/>
          <w:lang w:eastAsia="sl-SI"/>
        </w:rPr>
        <w:t xml:space="preserve"> IZPOLNI PONUDNIK </w:t>
      </w:r>
    </w:p>
    <w:p w14:paraId="5D5E5973" w14:textId="77777777" w:rsidR="00E230D4" w:rsidRPr="00831CE7" w:rsidRDefault="00E230D4" w:rsidP="00E230D4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</w:p>
    <w:tbl>
      <w:tblPr>
        <w:tblW w:w="9815" w:type="dxa"/>
        <w:tblInd w:w="108" w:type="dxa"/>
        <w:tblLook w:val="01E0" w:firstRow="1" w:lastRow="1" w:firstColumn="1" w:lastColumn="1" w:noHBand="0" w:noVBand="0"/>
      </w:tblPr>
      <w:tblGrid>
        <w:gridCol w:w="1701"/>
        <w:gridCol w:w="8114"/>
      </w:tblGrid>
      <w:tr w:rsidR="00E230D4" w:rsidRPr="00831CE7" w14:paraId="79EF2308" w14:textId="77777777" w:rsidTr="00897680">
        <w:trPr>
          <w:trHeight w:val="450"/>
        </w:trPr>
        <w:tc>
          <w:tcPr>
            <w:tcW w:w="1701" w:type="dxa"/>
            <w:vAlign w:val="center"/>
            <w:hideMark/>
          </w:tcPr>
          <w:p w14:paraId="079A81D9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8"/>
                <w:szCs w:val="28"/>
              </w:rPr>
            </w:pPr>
            <w:r w:rsidRPr="00831CE7">
              <w:rPr>
                <w:rFonts w:ascii="Segoe UI" w:hAnsi="Segoe UI" w:cs="Segoe UI"/>
                <w:b/>
                <w:szCs w:val="24"/>
              </w:rPr>
              <w:t>*</w:t>
            </w:r>
            <w:r w:rsidRPr="00831CE7">
              <w:rPr>
                <w:rFonts w:ascii="Segoe UI" w:hAnsi="Segoe UI" w:cs="Segoe UI"/>
                <w:b/>
                <w:sz w:val="20"/>
                <w:szCs w:val="24"/>
              </w:rPr>
              <w:t>Ponudnik:</w:t>
            </w:r>
          </w:p>
        </w:tc>
        <w:tc>
          <w:tcPr>
            <w:tcW w:w="8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418FB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0"/>
                <w:szCs w:val="24"/>
              </w:rPr>
            </w:pPr>
          </w:p>
        </w:tc>
      </w:tr>
    </w:tbl>
    <w:p w14:paraId="661FDF8B" w14:textId="77777777" w:rsidR="00E230D4" w:rsidRPr="00831CE7" w:rsidRDefault="00E230D4" w:rsidP="00E230D4">
      <w:pPr>
        <w:spacing w:line="480" w:lineRule="auto"/>
        <w:jc w:val="both"/>
        <w:rPr>
          <w:rFonts w:ascii="Segoe UI" w:hAnsi="Segoe UI" w:cs="Segoe UI"/>
          <w:sz w:val="16"/>
          <w:szCs w:val="16"/>
        </w:rPr>
      </w:pPr>
    </w:p>
    <w:p w14:paraId="6FCFB83A" w14:textId="77777777" w:rsidR="00E230D4" w:rsidRPr="00831CE7" w:rsidRDefault="00E230D4" w:rsidP="00E230D4">
      <w:pPr>
        <w:spacing w:line="480" w:lineRule="auto"/>
        <w:jc w:val="both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>Izjavljamo, da smo v testiranje in ugotavljanje skladnosti naročniku predali naslednjo opremo:</w:t>
      </w:r>
    </w:p>
    <w:tbl>
      <w:tblPr>
        <w:tblStyle w:val="Tabelamrea"/>
        <w:tblW w:w="10260" w:type="dxa"/>
        <w:tblLayout w:type="fixed"/>
        <w:tblLook w:val="04A0" w:firstRow="1" w:lastRow="0" w:firstColumn="1" w:lastColumn="0" w:noHBand="0" w:noVBand="1"/>
      </w:tblPr>
      <w:tblGrid>
        <w:gridCol w:w="426"/>
        <w:gridCol w:w="4536"/>
        <w:gridCol w:w="3969"/>
        <w:gridCol w:w="1329"/>
      </w:tblGrid>
      <w:tr w:rsidR="00E230D4" w:rsidRPr="00546FA1" w14:paraId="144B557E" w14:textId="77777777" w:rsidTr="00897680">
        <w:trPr>
          <w:trHeight w:val="246"/>
        </w:trPr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B7605" w14:textId="0C0FC25F" w:rsidR="00E230D4" w:rsidRPr="00330F7A" w:rsidRDefault="00E230D4" w:rsidP="00897680">
            <w:pPr>
              <w:pStyle w:val="Odstavekseznama"/>
              <w:spacing w:after="0"/>
              <w:ind w:left="0"/>
              <w:rPr>
                <w:rFonts w:ascii="Segoe UI" w:hAnsi="Segoe UI" w:cs="Segoe UI"/>
                <w:b/>
                <w:sz w:val="24"/>
                <w:szCs w:val="24"/>
              </w:rPr>
            </w:pPr>
            <w:bookmarkStart w:id="0" w:name="_Hlk55560429"/>
            <w:r w:rsidRPr="00330F7A">
              <w:rPr>
                <w:rFonts w:ascii="Segoe UI" w:hAnsi="Segoe UI" w:cs="Segoe UI"/>
                <w:b/>
                <w:sz w:val="24"/>
                <w:szCs w:val="24"/>
              </w:rPr>
              <w:t xml:space="preserve"> </w:t>
            </w:r>
          </w:p>
        </w:tc>
      </w:tr>
      <w:tr w:rsidR="0076100D" w:rsidRPr="00831CE7" w14:paraId="1921EE34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B74AD" w14:textId="77777777" w:rsidR="0076100D" w:rsidRPr="000D3840" w:rsidRDefault="0076100D" w:rsidP="0076100D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D57E9A4" w14:textId="42067BD0" w:rsidR="0076100D" w:rsidRPr="00D14F14" w:rsidRDefault="00D14F14" w:rsidP="00D14F14">
            <w:pPr>
              <w:tabs>
                <w:tab w:val="left" w:pos="405"/>
              </w:tabs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D</w:t>
            </w:r>
            <w:r w:rsidRPr="00D14F14">
              <w:rPr>
                <w:rFonts w:ascii="Segoe UI" w:hAnsi="Segoe UI" w:cs="Segoe UI"/>
                <w:color w:val="000000"/>
                <w:sz w:val="20"/>
                <w:lang w:eastAsia="sl-SI"/>
              </w:rPr>
              <w:t>elovna postaja UPO ZDM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F56B" w14:textId="77777777" w:rsidR="0076100D" w:rsidRPr="00831CE7" w:rsidRDefault="0076100D" w:rsidP="0076100D">
            <w:pPr>
              <w:spacing w:line="276" w:lineRule="auto"/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5F697" w14:textId="77777777" w:rsidR="0076100D" w:rsidRPr="00831CE7" w:rsidRDefault="0076100D" w:rsidP="0076100D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76100D" w:rsidRPr="00831CE7" w14:paraId="22754BF2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BF138" w14:textId="77777777" w:rsidR="0076100D" w:rsidRPr="000D3840" w:rsidRDefault="0076100D" w:rsidP="0076100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21D140" w14:textId="2DE4EA8A" w:rsidR="0076100D" w:rsidRPr="00D14F14" w:rsidRDefault="00D14F14" w:rsidP="0076100D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D</w:t>
            </w:r>
            <w:r w:rsidRPr="00D14F14">
              <w:rPr>
                <w:rFonts w:ascii="Segoe UI" w:hAnsi="Segoe UI" w:cs="Segoe UI"/>
                <w:color w:val="000000"/>
                <w:sz w:val="20"/>
                <w:lang w:eastAsia="sl-SI"/>
              </w:rPr>
              <w:t>elovna postaja UPO DP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57145" w14:textId="77777777" w:rsidR="0076100D" w:rsidRPr="00831CE7" w:rsidRDefault="0076100D" w:rsidP="0076100D">
            <w:pPr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748EB" w14:textId="77777777" w:rsidR="0076100D" w:rsidRPr="00831CE7" w:rsidRDefault="0076100D" w:rsidP="0076100D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76100D" w:rsidRPr="00831CE7" w14:paraId="2676EAAF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F3DF6" w14:textId="77777777" w:rsidR="0076100D" w:rsidRPr="000D3840" w:rsidRDefault="0076100D" w:rsidP="0076100D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28BEF0" w14:textId="30FC3F24" w:rsidR="0076100D" w:rsidRPr="00D14F14" w:rsidRDefault="00D14F14" w:rsidP="00330F7A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Računalnik - prenosni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1DC58" w14:textId="77777777" w:rsidR="0076100D" w:rsidRPr="00831CE7" w:rsidRDefault="0076100D" w:rsidP="0076100D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F1009" w14:textId="77777777" w:rsidR="0076100D" w:rsidRPr="00831CE7" w:rsidRDefault="0076100D" w:rsidP="0076100D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76100D" w:rsidRPr="00831CE7" w14:paraId="66A1326D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60501" w14:textId="77777777" w:rsidR="0076100D" w:rsidRPr="000D3840" w:rsidRDefault="0076100D" w:rsidP="0076100D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6CAD180" w14:textId="2A9BF45F" w:rsidR="0076100D" w:rsidRPr="00D14F14" w:rsidRDefault="00D14F14" w:rsidP="00330F7A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laserski 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4090C" w14:textId="77777777" w:rsidR="0076100D" w:rsidRPr="00831CE7" w:rsidRDefault="0076100D" w:rsidP="0076100D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DA45" w14:textId="77777777" w:rsidR="0076100D" w:rsidRPr="00831CE7" w:rsidRDefault="0076100D" w:rsidP="0076100D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0CA3CD52" w14:textId="77777777" w:rsidTr="00D14F14">
        <w:trPr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863A0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2DDC6" w14:textId="26230BFE" w:rsidR="00D14F14" w:rsidRPr="00D14F14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Tiskalnik - laserski </w:t>
            </w:r>
            <w:r w:rsidR="00A55B7B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zmogljivejši </w:t>
            </w: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2B6F0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1165E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8267930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88CF9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14D930" w14:textId="298FD3D6" w:rsidR="00D14F14" w:rsidRPr="00D14F14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Tiskalnik - laserski </w:t>
            </w:r>
            <w:r w:rsidR="00A55B7B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zmogljivejši </w:t>
            </w: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CF124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AF73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182A781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3F8EE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1C224" w14:textId="2AB7FD73" w:rsidR="00D14F14" w:rsidRPr="00D14F14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potrjevalec dokumentov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1A657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011E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86558C1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0BDE8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62300C" w14:textId="0E9FCE63" w:rsidR="00D14F14" w:rsidRPr="00D14F14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nalepk črtne kode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9E9C4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9E0E3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18DE2D31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ABA5B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9C1185" w14:textId="50C800E7" w:rsidR="00D14F14" w:rsidRPr="00D14F14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termični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8FAB3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687A2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166770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566B9E12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87463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E15CDAA" w14:textId="7DA5B5B6" w:rsidR="00D14F14" w:rsidRP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mobilni 3''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FA21C" w14:textId="77777777" w:rsidR="00D14F14" w:rsidRPr="00831CE7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B0495" w14:textId="77777777" w:rsidR="00D14F14" w:rsidRPr="00831CE7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166770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6B179834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871B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9ABEE6" w14:textId="3B2956AA" w:rsidR="00D14F14" w:rsidRP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mobilni 2'' s torbico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A37DA" w14:textId="44C928BA" w:rsidR="00D14F14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D65D0" w14:textId="798F17CA" w:rsidR="00D14F14" w:rsidRPr="00166770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1962ACDB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BCB83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E8B27A0" w14:textId="3BDB119A" w:rsidR="00D14F14" w:rsidRPr="00D14F14" w:rsidRDefault="00D14F14" w:rsidP="00D14F14">
            <w:pPr>
              <w:tabs>
                <w:tab w:val="left" w:pos="908"/>
              </w:tabs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Torbica za mobilni tiskalnik "T-M 2"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BE018" w14:textId="742C33D8" w:rsidR="00D14F14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0D0AF" w14:textId="6A1AF9FF" w:rsidR="00D14F14" w:rsidRPr="00166770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4765D8EF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DB76F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272DD16" w14:textId="31AACD79" w:rsidR="00D14F14" w:rsidRP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Čitalec črtne kode – brezžični dolgega dosega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884EF" w14:textId="5ECDE239" w:rsidR="00D14F14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0ACE6" w14:textId="17897532" w:rsidR="00D14F14" w:rsidRPr="00166770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4B01483E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509BD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38B0D" w14:textId="5E91285A" w:rsidR="00D14F14" w:rsidRPr="00D14F14" w:rsidRDefault="00683D4A" w:rsidP="00D14F14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Čitalec črtne kode - brezžični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A4113" w14:textId="01C5DF10" w:rsidR="00D14F14" w:rsidRDefault="00683D4A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3718" w14:textId="68E5E59C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6998210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B1E87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F14CF" w14:textId="73ABA4C8" w:rsidR="00D14F14" w:rsidRP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Tehtnica elektronska – 60kg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E1519" w14:textId="1F0B1E8A" w:rsidR="00D14F14" w:rsidRDefault="00683D4A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C605B" w14:textId="3ACEA557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82E51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70676CC8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57F88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FFA4752" w14:textId="3E5DDDAB" w:rsidR="00D14F14" w:rsidRP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Tehtnica elektronska – 150kg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ED023" w14:textId="089F50AE" w:rsidR="00D14F14" w:rsidRDefault="00683D4A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37CCB" w14:textId="24A9C948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82E51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5568A416" w14:textId="77777777" w:rsidTr="00D14F14">
        <w:trPr>
          <w:trHeight w:val="24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F82DB" w14:textId="77777777" w:rsidR="00D14F14" w:rsidRPr="000D3840" w:rsidRDefault="00D14F14" w:rsidP="00D14F14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BB525" w14:textId="76B995C6" w:rsidR="00D14F14" w:rsidRP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Monitor 22''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11F02" w14:textId="62E6E4B2" w:rsidR="00D14F14" w:rsidRDefault="00683D4A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965F" w14:textId="209B9E5C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82E51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</w:tbl>
    <w:p w14:paraId="799BFF7D" w14:textId="77777777" w:rsidR="00E230D4" w:rsidRDefault="00E230D4" w:rsidP="00E230D4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509"/>
      </w:tblGrid>
      <w:tr w:rsidR="00E230D4" w14:paraId="1EB572ED" w14:textId="77777777" w:rsidTr="00897680">
        <w:tc>
          <w:tcPr>
            <w:tcW w:w="3686" w:type="dxa"/>
          </w:tcPr>
          <w:bookmarkEnd w:id="0"/>
          <w:p w14:paraId="70A54E47" w14:textId="77777777" w:rsidR="00E230D4" w:rsidRDefault="00E230D4" w:rsidP="00897680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ki jo</w:t>
            </w:r>
            <w:r w:rsidRPr="00166770">
              <w:rPr>
                <w:rFonts w:ascii="Segoe UI" w:hAnsi="Segoe UI" w:cs="Segoe UI"/>
                <w:sz w:val="22"/>
                <w:szCs w:val="22"/>
              </w:rPr>
              <w:t xml:space="preserve"> ponujamo na razpisu št</w:t>
            </w:r>
            <w:r>
              <w:rPr>
                <w:rFonts w:ascii="Segoe UI" w:hAnsi="Segoe UI" w:cs="Segoe UI"/>
                <w:sz w:val="22"/>
                <w:szCs w:val="22"/>
              </w:rPr>
              <w:t>.*</w:t>
            </w:r>
          </w:p>
        </w:tc>
        <w:tc>
          <w:tcPr>
            <w:tcW w:w="6509" w:type="dxa"/>
            <w:tcBorders>
              <w:bottom w:val="single" w:sz="4" w:space="0" w:color="auto"/>
            </w:tcBorders>
          </w:tcPr>
          <w:p w14:paraId="10B8DAFA" w14:textId="77777777" w:rsidR="00E230D4" w:rsidRDefault="00E230D4" w:rsidP="00897680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206BA3A" w14:textId="77777777" w:rsidR="00E230D4" w:rsidRPr="00831CE7" w:rsidRDefault="00E230D4" w:rsidP="00E230D4">
      <w:pPr>
        <w:jc w:val="both"/>
        <w:rPr>
          <w:rFonts w:ascii="Segoe UI" w:hAnsi="Segoe UI" w:cs="Segoe UI"/>
          <w:b/>
          <w:sz w:val="22"/>
          <w:szCs w:val="22"/>
        </w:rPr>
      </w:pPr>
    </w:p>
    <w:p w14:paraId="47230B87" w14:textId="77777777" w:rsidR="00E230D4" w:rsidRDefault="00E230D4" w:rsidP="00E230D4">
      <w:pPr>
        <w:jc w:val="both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b/>
          <w:sz w:val="22"/>
          <w:szCs w:val="22"/>
        </w:rPr>
        <w:t xml:space="preserve">Opremi </w:t>
      </w:r>
      <w:r>
        <w:rPr>
          <w:rFonts w:ascii="Segoe UI" w:hAnsi="Segoe UI" w:cs="Segoe UI"/>
          <w:b/>
          <w:sz w:val="22"/>
          <w:szCs w:val="22"/>
        </w:rPr>
        <w:t>je</w:t>
      </w:r>
      <w:r w:rsidRPr="00831CE7">
        <w:rPr>
          <w:rFonts w:ascii="Segoe UI" w:hAnsi="Segoe UI" w:cs="Segoe UI"/>
          <w:b/>
          <w:sz w:val="22"/>
          <w:szCs w:val="22"/>
        </w:rPr>
        <w:t xml:space="preserve"> priložena vsa pripadajoča oprema, ki je potrebna, da bo testiranje možno izvesti</w:t>
      </w:r>
      <w:r w:rsidRPr="00831CE7">
        <w:rPr>
          <w:rFonts w:ascii="Segoe UI" w:hAnsi="Segoe UI" w:cs="Segoe UI"/>
          <w:sz w:val="22"/>
          <w:szCs w:val="22"/>
        </w:rPr>
        <w:t xml:space="preserve">. </w:t>
      </w:r>
    </w:p>
    <w:p w14:paraId="267E0652" w14:textId="77777777" w:rsidR="00E230D4" w:rsidRDefault="00E230D4" w:rsidP="00E230D4">
      <w:pPr>
        <w:jc w:val="both"/>
        <w:rPr>
          <w:rFonts w:ascii="Segoe UI" w:hAnsi="Segoe UI" w:cs="Segoe UI"/>
          <w:sz w:val="22"/>
          <w:szCs w:val="22"/>
        </w:rPr>
      </w:pPr>
    </w:p>
    <w:p w14:paraId="4BC54E2E" w14:textId="77777777" w:rsidR="00E230D4" w:rsidRPr="00831CE7" w:rsidRDefault="00E230D4" w:rsidP="00E230D4">
      <w:pPr>
        <w:jc w:val="both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Za podano izjavo kazensko in materialno odgovarjamo. </w:t>
      </w:r>
    </w:p>
    <w:p w14:paraId="6B55251B" w14:textId="77777777" w:rsidR="00E230D4" w:rsidRPr="00831CE7" w:rsidRDefault="00E230D4" w:rsidP="00E230D4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W w:w="9955" w:type="dxa"/>
        <w:tblInd w:w="108" w:type="dxa"/>
        <w:tblLook w:val="01E0" w:firstRow="1" w:lastRow="1" w:firstColumn="1" w:lastColumn="1" w:noHBand="0" w:noVBand="0"/>
      </w:tblPr>
      <w:tblGrid>
        <w:gridCol w:w="3577"/>
        <w:gridCol w:w="3118"/>
        <w:gridCol w:w="3260"/>
      </w:tblGrid>
      <w:tr w:rsidR="00E230D4" w:rsidRPr="00831CE7" w14:paraId="334F2740" w14:textId="77777777" w:rsidTr="00897680"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D7A50" w14:textId="77777777" w:rsidR="00E230D4" w:rsidRPr="00831CE7" w:rsidRDefault="00E230D4" w:rsidP="00897680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34CA327E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FE709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E230D4" w:rsidRPr="00831CE7" w14:paraId="7332AA71" w14:textId="77777777" w:rsidTr="00897680"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A19A10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Podjetje*</w:t>
            </w:r>
          </w:p>
        </w:tc>
        <w:tc>
          <w:tcPr>
            <w:tcW w:w="3118" w:type="dxa"/>
            <w:hideMark/>
          </w:tcPr>
          <w:p w14:paraId="18A05386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0EAF5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79C1B166" w14:textId="77777777" w:rsidR="00E230D4" w:rsidRDefault="00E230D4" w:rsidP="00E230D4">
      <w:pPr>
        <w:jc w:val="both"/>
        <w:rPr>
          <w:rFonts w:ascii="Segoe UI" w:hAnsi="Segoe UI" w:cs="Segoe UI"/>
          <w:b/>
          <w:sz w:val="20"/>
          <w:u w:val="single"/>
        </w:rPr>
      </w:pPr>
    </w:p>
    <w:p w14:paraId="16BF9C1B" w14:textId="77777777" w:rsidR="00E230D4" w:rsidRPr="00831CE7" w:rsidRDefault="00E230D4" w:rsidP="00E230D4">
      <w:pPr>
        <w:jc w:val="both"/>
        <w:rPr>
          <w:rFonts w:ascii="Segoe UI" w:hAnsi="Segoe UI" w:cs="Segoe UI"/>
          <w:b/>
          <w:sz w:val="20"/>
          <w:u w:val="single"/>
        </w:rPr>
      </w:pPr>
      <w:r w:rsidRPr="00831CE7">
        <w:rPr>
          <w:rFonts w:ascii="Segoe UI" w:hAnsi="Segoe UI" w:cs="Segoe UI"/>
          <w:b/>
          <w:sz w:val="20"/>
          <w:u w:val="single"/>
        </w:rPr>
        <w:t xml:space="preserve">Opomba naročnika: </w:t>
      </w:r>
    </w:p>
    <w:p w14:paraId="4FD469A3" w14:textId="77777777" w:rsidR="00E230D4" w:rsidRPr="00831CE7" w:rsidRDefault="00E230D4" w:rsidP="00E230D4">
      <w:pPr>
        <w:jc w:val="both"/>
        <w:rPr>
          <w:rFonts w:ascii="Segoe UI" w:hAnsi="Segoe UI" w:cs="Segoe UI"/>
          <w:b/>
          <w:sz w:val="20"/>
        </w:rPr>
      </w:pPr>
      <w:r w:rsidRPr="00831CE7">
        <w:rPr>
          <w:rFonts w:ascii="Segoe UI" w:hAnsi="Segoe UI" w:cs="Segoe UI"/>
          <w:b/>
          <w:sz w:val="20"/>
        </w:rPr>
        <w:t>Ponudnik opremo preda ob oddaji ponudbe.</w:t>
      </w:r>
    </w:p>
    <w:p w14:paraId="22E5640A" w14:textId="252900E5" w:rsidR="00E230D4" w:rsidRDefault="00330F7A" w:rsidP="00E230D4">
      <w:pPr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Testiranje </w:t>
      </w:r>
      <w:r w:rsidR="00E230D4" w:rsidRPr="00831CE7">
        <w:rPr>
          <w:rFonts w:ascii="Segoe UI" w:hAnsi="Segoe UI" w:cs="Segoe UI"/>
          <w:sz w:val="20"/>
        </w:rPr>
        <w:t xml:space="preserve">in ugotavljanje skladnosti se bo izvajalo po odpiranju ponudb, v prostorih Pošte Slovenije, </w:t>
      </w:r>
      <w:r w:rsidR="00D14F14">
        <w:rPr>
          <w:rFonts w:ascii="Segoe UI" w:hAnsi="Segoe UI" w:cs="Segoe UI"/>
          <w:sz w:val="20"/>
        </w:rPr>
        <w:t>Oddelek</w:t>
      </w:r>
      <w:r w:rsidR="00E230D4" w:rsidRPr="00831CE7">
        <w:rPr>
          <w:rFonts w:ascii="Segoe UI" w:hAnsi="Segoe UI" w:cs="Segoe UI"/>
          <w:sz w:val="20"/>
        </w:rPr>
        <w:t xml:space="preserve"> informacijske tehnologije, Zagrebška cesta 106, 2000 Maribor, ob prisotnosti zainteresiranih ponudnikov. Udeležba ni obvezna. Testiranja in ugotavljanja skladnosti se ponudnik udeleži, če želi. V kolikor ni v razpisni dokumentaciji drugače navedeno, bodo ponudniki o datumu testiranja in ugotavljanja skladnosti naknadno obveščeni. </w:t>
      </w:r>
    </w:p>
    <w:p w14:paraId="553B9498" w14:textId="77777777" w:rsidR="00E230D4" w:rsidRDefault="00E230D4" w:rsidP="00E230D4">
      <w:pPr>
        <w:jc w:val="both"/>
        <w:rPr>
          <w:rFonts w:ascii="Segoe UI" w:hAnsi="Segoe UI" w:cs="Segoe UI"/>
          <w:b/>
          <w:sz w:val="20"/>
        </w:rPr>
      </w:pPr>
      <w:r w:rsidRPr="00831CE7">
        <w:rPr>
          <w:rFonts w:ascii="Segoe UI" w:hAnsi="Segoe UI" w:cs="Segoe UI"/>
          <w:b/>
          <w:sz w:val="20"/>
        </w:rPr>
        <w:t>Skladnost, ki se bo s tem testiranjem ugotavljala je tehnični pogoj.</w:t>
      </w:r>
    </w:p>
    <w:p w14:paraId="69C07790" w14:textId="77777777" w:rsidR="00E230D4" w:rsidRDefault="00E230D4" w:rsidP="00E230D4">
      <w:pPr>
        <w:jc w:val="both"/>
        <w:rPr>
          <w:rFonts w:ascii="Segoe UI" w:hAnsi="Segoe UI" w:cs="Segoe UI"/>
          <w:b/>
          <w:sz w:val="20"/>
        </w:rPr>
      </w:pPr>
    </w:p>
    <w:p w14:paraId="7FA123A4" w14:textId="53A06617" w:rsidR="00E230D4" w:rsidRDefault="00E230D4" w:rsidP="00E230D4">
      <w:pPr>
        <w:jc w:val="both"/>
        <w:rPr>
          <w:rFonts w:ascii="Segoe UI" w:hAnsi="Segoe UI" w:cs="Segoe UI"/>
          <w:b/>
          <w:color w:val="00B050"/>
          <w:sz w:val="20"/>
        </w:rPr>
        <w:sectPr w:rsidR="00E230D4" w:rsidSect="008176A3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01" w:right="709" w:bottom="1418" w:left="709" w:header="340" w:footer="113" w:gutter="284"/>
          <w:cols w:space="708"/>
          <w:titlePg/>
          <w:docGrid w:linePitch="326"/>
        </w:sectPr>
      </w:pPr>
    </w:p>
    <w:tbl>
      <w:tblPr>
        <w:tblStyle w:val="Tabelamrea"/>
        <w:tblpPr w:leftFromText="141" w:rightFromText="141" w:vertAnchor="text" w:horzAnchor="margin" w:tblpXSpec="right" w:tblpY="85"/>
        <w:tblW w:w="0" w:type="auto"/>
        <w:shd w:val="clear" w:color="auto" w:fill="FFFF66"/>
        <w:tblLook w:val="04A0" w:firstRow="1" w:lastRow="0" w:firstColumn="1" w:lastColumn="0" w:noHBand="0" w:noVBand="1"/>
      </w:tblPr>
      <w:tblGrid>
        <w:gridCol w:w="1002"/>
        <w:gridCol w:w="1089"/>
      </w:tblGrid>
      <w:tr w:rsidR="00E230D4" w:rsidRPr="000D6D7A" w14:paraId="75CFE6C0" w14:textId="77777777" w:rsidTr="008164B9">
        <w:tc>
          <w:tcPr>
            <w:tcW w:w="1002" w:type="dxa"/>
            <w:shd w:val="clear" w:color="auto" w:fill="FFFF66"/>
          </w:tcPr>
          <w:p w14:paraId="559FA529" w14:textId="5079CCC9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  <w:r w:rsidRPr="000D6D7A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lastRenderedPageBreak/>
              <w:t>TP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9*</w:t>
            </w:r>
            <w:r w:rsidR="007B43BD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/</w:t>
            </w:r>
          </w:p>
        </w:tc>
        <w:tc>
          <w:tcPr>
            <w:tcW w:w="1089" w:type="dxa"/>
            <w:shd w:val="clear" w:color="auto" w:fill="FFFF66"/>
          </w:tcPr>
          <w:p w14:paraId="688FF5A7" w14:textId="77777777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</w:p>
        </w:tc>
      </w:tr>
    </w:tbl>
    <w:p w14:paraId="40C88A4A" w14:textId="77777777" w:rsidR="00E230D4" w:rsidRPr="00831CE7" w:rsidRDefault="00E230D4" w:rsidP="008164B9">
      <w:pPr>
        <w:jc w:val="center"/>
        <w:rPr>
          <w:rFonts w:ascii="Segoe UI" w:hAnsi="Segoe UI" w:cs="Segoe UI"/>
          <w:b/>
          <w:sz w:val="36"/>
          <w:szCs w:val="36"/>
        </w:rPr>
      </w:pPr>
      <w:r>
        <w:rPr>
          <w:rFonts w:ascii="Segoe UI" w:hAnsi="Segoe UI" w:cs="Segoe UI"/>
          <w:b/>
          <w:sz w:val="36"/>
          <w:szCs w:val="36"/>
        </w:rPr>
        <w:t xml:space="preserve">                      IZJAVA PRINCIPALA </w:t>
      </w:r>
    </w:p>
    <w:p w14:paraId="7C9038C0" w14:textId="77777777" w:rsidR="00E230D4" w:rsidRPr="00BC5CCE" w:rsidRDefault="00E230D4" w:rsidP="00E230D4">
      <w:pPr>
        <w:jc w:val="center"/>
        <w:rPr>
          <w:rFonts w:ascii="Segoe UI" w:hAnsi="Segoe UI" w:cs="Segoe UI"/>
          <w:b/>
          <w:sz w:val="16"/>
          <w:szCs w:val="16"/>
        </w:rPr>
      </w:pPr>
      <w:r w:rsidRPr="00D03344">
        <w:rPr>
          <w:rFonts w:ascii="Segoe UI" w:hAnsi="Segoe UI" w:cs="Segoe UI"/>
          <w:b/>
          <w:sz w:val="16"/>
          <w:szCs w:val="16"/>
        </w:rPr>
        <w:t xml:space="preserve"> </w:t>
      </w:r>
    </w:p>
    <w:p w14:paraId="43DE13B0" w14:textId="77777777" w:rsidR="00E230D4" w:rsidRPr="00831CE7" w:rsidRDefault="00E230D4" w:rsidP="00E230D4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  <w:r w:rsidRPr="00831CE7">
        <w:rPr>
          <w:rFonts w:ascii="Segoe UI" w:hAnsi="Segoe UI" w:cs="Segoe UI"/>
          <w:noProof/>
          <w:color w:val="000000"/>
          <w:sz w:val="28"/>
          <w:szCs w:val="28"/>
          <w:lang w:eastAsia="sl-SI"/>
        </w:rPr>
        <w:t>*</w:t>
      </w:r>
      <w:r w:rsidRPr="00831CE7">
        <w:rPr>
          <w:rFonts w:ascii="Segoe UI" w:hAnsi="Segoe UI" w:cs="Segoe UI"/>
          <w:noProof/>
          <w:color w:val="000000"/>
          <w:sz w:val="20"/>
          <w:lang w:eastAsia="sl-SI"/>
        </w:rPr>
        <w:t xml:space="preserve"> IZPOLNI </w:t>
      </w:r>
      <w:r>
        <w:rPr>
          <w:rFonts w:ascii="Segoe UI" w:hAnsi="Segoe UI" w:cs="Segoe UI"/>
          <w:noProof/>
          <w:color w:val="000000"/>
          <w:sz w:val="20"/>
          <w:lang w:eastAsia="sl-SI"/>
        </w:rPr>
        <w:t>PRINCIPAL</w:t>
      </w:r>
      <w:r w:rsidRPr="00831CE7">
        <w:rPr>
          <w:rFonts w:ascii="Segoe UI" w:hAnsi="Segoe UI" w:cs="Segoe UI"/>
          <w:noProof/>
          <w:color w:val="000000"/>
          <w:sz w:val="20"/>
          <w:lang w:eastAsia="sl-SI"/>
        </w:rPr>
        <w:t xml:space="preserve"> </w:t>
      </w:r>
    </w:p>
    <w:p w14:paraId="39A61D2E" w14:textId="77777777" w:rsidR="00E230D4" w:rsidRPr="00831CE7" w:rsidRDefault="00E230D4" w:rsidP="00E230D4">
      <w:pPr>
        <w:ind w:left="3250"/>
        <w:jc w:val="right"/>
        <w:rPr>
          <w:rFonts w:ascii="Segoe UI" w:hAnsi="Segoe UI" w:cs="Segoe UI"/>
          <w:noProof/>
          <w:color w:val="000000"/>
          <w:sz w:val="20"/>
          <w:lang w:eastAsia="sl-SI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1701"/>
        <w:gridCol w:w="8364"/>
      </w:tblGrid>
      <w:tr w:rsidR="00E230D4" w:rsidRPr="00831CE7" w14:paraId="79BD4DC0" w14:textId="77777777" w:rsidTr="00897680">
        <w:trPr>
          <w:trHeight w:val="450"/>
        </w:trPr>
        <w:tc>
          <w:tcPr>
            <w:tcW w:w="1701" w:type="dxa"/>
            <w:vAlign w:val="center"/>
            <w:hideMark/>
          </w:tcPr>
          <w:p w14:paraId="34BA4A2C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8"/>
                <w:szCs w:val="28"/>
              </w:rPr>
            </w:pPr>
            <w:r w:rsidRPr="00831CE7">
              <w:rPr>
                <w:rFonts w:ascii="Segoe UI" w:hAnsi="Segoe UI" w:cs="Segoe UI"/>
                <w:b/>
                <w:szCs w:val="24"/>
              </w:rPr>
              <w:t>*</w:t>
            </w:r>
            <w:r w:rsidRPr="00831CE7">
              <w:rPr>
                <w:rFonts w:ascii="Segoe UI" w:hAnsi="Segoe UI" w:cs="Segoe UI"/>
                <w:b/>
                <w:sz w:val="20"/>
                <w:szCs w:val="24"/>
              </w:rPr>
              <w:t>Principal :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C595E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E230D4" w:rsidRPr="00831CE7" w14:paraId="4F2FC436" w14:textId="77777777" w:rsidTr="00897680">
        <w:tc>
          <w:tcPr>
            <w:tcW w:w="1701" w:type="dxa"/>
            <w:vAlign w:val="center"/>
            <w:hideMark/>
          </w:tcPr>
          <w:p w14:paraId="6E5CC073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b/>
                <w:sz w:val="28"/>
                <w:szCs w:val="28"/>
              </w:rPr>
            </w:pPr>
            <w:r w:rsidRPr="00831CE7">
              <w:rPr>
                <w:rFonts w:ascii="Segoe UI" w:hAnsi="Segoe UI" w:cs="Segoe UI"/>
                <w:szCs w:val="24"/>
              </w:rPr>
              <w:t>*naslov: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FE5CC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E230D4" w:rsidRPr="00831CE7" w14:paraId="62C41B61" w14:textId="77777777" w:rsidTr="00897680">
        <w:tc>
          <w:tcPr>
            <w:tcW w:w="1701" w:type="dxa"/>
            <w:vAlign w:val="center"/>
            <w:hideMark/>
          </w:tcPr>
          <w:p w14:paraId="76872441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rPr>
                <w:rFonts w:ascii="Segoe UI" w:hAnsi="Segoe UI" w:cs="Segoe UI"/>
                <w:b/>
                <w:sz w:val="20"/>
              </w:rPr>
            </w:pPr>
            <w:r w:rsidRPr="00831CE7">
              <w:rPr>
                <w:rFonts w:ascii="Segoe UI" w:hAnsi="Segoe UI" w:cs="Segoe UI"/>
                <w:b/>
                <w:sz w:val="20"/>
              </w:rPr>
              <w:t>*ki ga zastopa:</w:t>
            </w:r>
          </w:p>
          <w:p w14:paraId="3986CD3F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>(ime, priimek, funkcija)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CB8A4" w14:textId="77777777" w:rsidR="00E230D4" w:rsidRPr="00831CE7" w:rsidRDefault="00E230D4" w:rsidP="00897680">
            <w:pPr>
              <w:tabs>
                <w:tab w:val="center" w:pos="4536"/>
                <w:tab w:val="right" w:pos="9072"/>
              </w:tabs>
              <w:jc w:val="both"/>
              <w:rPr>
                <w:rFonts w:ascii="Segoe UI" w:hAnsi="Segoe UI" w:cs="Segoe UI"/>
                <w:sz w:val="28"/>
                <w:szCs w:val="28"/>
              </w:rPr>
            </w:pPr>
          </w:p>
        </w:tc>
      </w:tr>
    </w:tbl>
    <w:p w14:paraId="185B5419" w14:textId="77777777" w:rsidR="00E230D4" w:rsidRPr="00831CE7" w:rsidRDefault="00E230D4" w:rsidP="00E230D4">
      <w:pPr>
        <w:jc w:val="center"/>
        <w:rPr>
          <w:rFonts w:ascii="Segoe UI" w:hAnsi="Segoe UI" w:cs="Segoe UI"/>
          <w:sz w:val="22"/>
          <w:szCs w:val="22"/>
        </w:rPr>
      </w:pPr>
    </w:p>
    <w:p w14:paraId="02B6003A" w14:textId="2696EEE8" w:rsidR="00E230D4" w:rsidRDefault="00E230D4" w:rsidP="00E230D4">
      <w:pPr>
        <w:jc w:val="center"/>
        <w:rPr>
          <w:rFonts w:ascii="Segoe UI" w:hAnsi="Segoe UI" w:cs="Segoe UI"/>
          <w:b/>
          <w:sz w:val="22"/>
          <w:szCs w:val="22"/>
        </w:rPr>
      </w:pPr>
      <w:r w:rsidRPr="00831CE7">
        <w:rPr>
          <w:rFonts w:ascii="Segoe UI" w:hAnsi="Segoe UI" w:cs="Segoe UI"/>
          <w:b/>
          <w:sz w:val="22"/>
          <w:szCs w:val="22"/>
        </w:rPr>
        <w:t>izjavljamo, da je oprema</w:t>
      </w:r>
      <w:r w:rsidR="00F86765">
        <w:rPr>
          <w:rFonts w:ascii="Segoe UI" w:hAnsi="Segoe UI" w:cs="Segoe UI"/>
          <w:b/>
          <w:sz w:val="22"/>
          <w:szCs w:val="22"/>
        </w:rPr>
        <w:t xml:space="preserve"> oz. modeli</w:t>
      </w:r>
    </w:p>
    <w:p w14:paraId="5B97A525" w14:textId="71F6742E" w:rsidR="00E230D4" w:rsidRDefault="00E230D4" w:rsidP="008164B9">
      <w:pPr>
        <w:rPr>
          <w:rFonts w:ascii="Segoe UI" w:hAnsi="Segoe UI" w:cs="Segoe UI"/>
          <w:b/>
          <w:sz w:val="22"/>
          <w:szCs w:val="22"/>
        </w:rPr>
      </w:pPr>
    </w:p>
    <w:tbl>
      <w:tblPr>
        <w:tblStyle w:val="Tabelamrea"/>
        <w:tblW w:w="10260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3969"/>
        <w:gridCol w:w="1329"/>
      </w:tblGrid>
      <w:tr w:rsidR="00330F7A" w:rsidRPr="00546FA1" w14:paraId="747D0639" w14:textId="77777777" w:rsidTr="006618E7">
        <w:trPr>
          <w:trHeight w:val="246"/>
        </w:trPr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73BC7" w14:textId="77777777" w:rsidR="00330F7A" w:rsidRPr="00330F7A" w:rsidRDefault="00330F7A" w:rsidP="006618E7">
            <w:pPr>
              <w:pStyle w:val="Odstavekseznama"/>
              <w:spacing w:after="0"/>
              <w:ind w:left="0"/>
              <w:rPr>
                <w:rFonts w:ascii="Segoe UI" w:hAnsi="Segoe UI" w:cs="Segoe UI"/>
                <w:b/>
                <w:sz w:val="24"/>
                <w:szCs w:val="24"/>
              </w:rPr>
            </w:pPr>
          </w:p>
        </w:tc>
      </w:tr>
      <w:tr w:rsidR="00D14F14" w:rsidRPr="00831CE7" w14:paraId="3256DAAE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4BD1A" w14:textId="584702D5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2B78D26" w14:textId="1DB76390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D</w:t>
            </w:r>
            <w:r w:rsidRPr="00D14F14">
              <w:rPr>
                <w:rFonts w:ascii="Segoe UI" w:hAnsi="Segoe UI" w:cs="Segoe UI"/>
                <w:color w:val="000000"/>
                <w:sz w:val="20"/>
                <w:lang w:eastAsia="sl-SI"/>
              </w:rPr>
              <w:t>elovna postaja UPO ZDM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ECAA4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B544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795B43CA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00B0B" w14:textId="37447A20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78489EE" w14:textId="1F734409" w:rsidR="00D14F14" w:rsidRPr="0076100D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D</w:t>
            </w:r>
            <w:r w:rsidRPr="00D14F14">
              <w:rPr>
                <w:rFonts w:ascii="Segoe UI" w:hAnsi="Segoe UI" w:cs="Segoe UI"/>
                <w:color w:val="000000"/>
                <w:sz w:val="20"/>
                <w:lang w:eastAsia="sl-SI"/>
              </w:rPr>
              <w:t>elovna postaja UPO DP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C1647" w14:textId="77777777" w:rsidR="00D14F14" w:rsidRPr="00831CE7" w:rsidRDefault="00D14F14" w:rsidP="00D14F14">
            <w:pPr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F58B8" w14:textId="77777777" w:rsidR="00D14F14" w:rsidRPr="00831CE7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04F8D9C8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48F06" w14:textId="590DE1CF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A2FAFBA" w14:textId="2405D401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Računalnik - prenosni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51E2D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3999C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3CDC1377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7748B" w14:textId="049CA748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3CEDCC0" w14:textId="0EA2EFD3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laserski 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78CF0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6AF33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68EC6268" w14:textId="77777777" w:rsidTr="00D14F14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39133" w14:textId="08CA29E9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62A9D" w14:textId="0DBE73F0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Tiskalnik - laserski </w:t>
            </w:r>
            <w:r w:rsidR="00A55B7B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zmogljivejši </w:t>
            </w: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DC81E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Cs w:val="24"/>
                <w:vertAlign w:val="superscript"/>
              </w:rPr>
            </w:pPr>
            <w:r w:rsidRPr="00831CE7">
              <w:rPr>
                <w:rFonts w:ascii="Segoe UI" w:hAnsi="Segoe UI" w:cs="Segoe UI"/>
                <w:szCs w:val="24"/>
                <w:vertAlign w:val="superscript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2DCC6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02D060B8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81EC0" w14:textId="4EB67E53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41085F7" w14:textId="5E7284B2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Tiskalnik - laserski </w:t>
            </w:r>
            <w:r w:rsidR="00A55B7B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 xml:space="preserve">zmogljivejši </w:t>
            </w: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022E1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6FCE3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0B32FA1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B1491" w14:textId="4A191636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0A81E" w14:textId="606BB976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potrjevalec dokumentov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E3C2C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74372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37C8D2E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6E458" w14:textId="3F75EA36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5E2C7ED" w14:textId="1FB6D4C9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nalepk črtne kode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CC5A3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BF7B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831CE7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57094EF3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0D9BA" w14:textId="29A6F63B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EEDA15D" w14:textId="440DF298" w:rsidR="00D14F14" w:rsidRPr="0076100D" w:rsidRDefault="00D14F14" w:rsidP="00D14F14">
            <w:pPr>
              <w:spacing w:line="276" w:lineRule="auto"/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termični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46318" w14:textId="77777777" w:rsidR="00D14F14" w:rsidRPr="00831CE7" w:rsidRDefault="00D14F14" w:rsidP="00D14F1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A88A8" w14:textId="77777777" w:rsidR="00D14F14" w:rsidRPr="00831CE7" w:rsidRDefault="00D14F14" w:rsidP="00D14F14">
            <w:pPr>
              <w:spacing w:line="276" w:lineRule="auto"/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166770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5EEA074F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6A9C7" w14:textId="0540FC65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54C078B" w14:textId="6620874F" w:rsidR="00D14F14" w:rsidRPr="0076100D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mobilni 3''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A2794" w14:textId="77777777" w:rsidR="00D14F14" w:rsidRPr="00831CE7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D2891" w14:textId="77777777" w:rsidR="00D14F14" w:rsidRPr="00831CE7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166770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05B554B0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74A39" w14:textId="291F62B2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5575575" w14:textId="08F3D697" w:rsidR="00D14F14" w:rsidRPr="0076100D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Tiskalnik - mobilni 2'' s torbico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640CC" w14:textId="77777777" w:rsidR="00D14F14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09D0A" w14:textId="77777777" w:rsidR="00D14F14" w:rsidRPr="00166770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7856E43C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EA56D" w14:textId="3419FC64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D9D16FF" w14:textId="0D7C201F" w:rsidR="00D14F14" w:rsidRPr="0076100D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Torbica za mobilni tiskalnik "T-M 2"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80AA8" w14:textId="77777777" w:rsidR="00D14F14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D9696" w14:textId="77777777" w:rsidR="00D14F14" w:rsidRPr="00166770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DBDE09D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ED9A5" w14:textId="63F444DE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5704E8D" w14:textId="6DE900C1" w:rsidR="00D14F14" w:rsidRPr="0076100D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Čitalec črtne kode – brezžični dolgega dosega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7F97" w14:textId="77777777" w:rsidR="00D14F14" w:rsidRDefault="00D14F14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5B42C" w14:textId="77777777" w:rsidR="00D14F14" w:rsidRPr="00166770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41117FDF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EBEB3" w14:textId="2D02EFDC" w:rsidR="00D14F14" w:rsidRPr="00330F7A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C6CD" w14:textId="761C6D2B" w:rsidR="00D14F14" w:rsidRDefault="00A7710B" w:rsidP="00D14F14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Čitalec črtne kode - brezžični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55DEC" w14:textId="3B95111E" w:rsidR="00D14F14" w:rsidRDefault="00A7710B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0EA17" w14:textId="77777777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7445FF16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03EC2" w14:textId="4D183C45" w:rsidR="00D14F14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454B9" w14:textId="7ED4A4A4" w:rsid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Tehtnica elektronska – 60kg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2F22E" w14:textId="60BE8789" w:rsidR="00D14F14" w:rsidRDefault="00A7710B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1B8A9" w14:textId="002B0AC1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0D9703FE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D6F3A" w14:textId="35CCF411" w:rsidR="00D14F14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670BE71" w14:textId="3EBD24DC" w:rsid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Tehtnica elektronska – 150kg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6BBA2" w14:textId="0862723B" w:rsidR="00D14F14" w:rsidRDefault="00A7710B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913BC" w14:textId="0E483155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  <w:tr w:rsidR="00D14F14" w:rsidRPr="00831CE7" w14:paraId="2912B0E0" w14:textId="77777777" w:rsidTr="00D14F14">
        <w:trPr>
          <w:trHeight w:val="24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9C85" w14:textId="12BBF137" w:rsidR="00D14F14" w:rsidRDefault="00D14F14" w:rsidP="00D14F14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39A12" w14:textId="793BDA5E" w:rsidR="00D14F14" w:rsidRDefault="00D14F14" w:rsidP="00D14F14">
            <w:pPr>
              <w:rPr>
                <w:rFonts w:ascii="Segoe UI" w:hAnsi="Segoe UI" w:cs="Segoe UI"/>
                <w:sz w:val="20"/>
              </w:rPr>
            </w:pPr>
            <w:r w:rsidRPr="00D14F14">
              <w:rPr>
                <w:rFonts w:ascii="Segoe UI" w:hAnsi="Segoe UI" w:cs="Segoe UI"/>
                <w:bCs/>
                <w:color w:val="000000"/>
                <w:sz w:val="20"/>
                <w:lang w:eastAsia="sl-SI"/>
              </w:rPr>
              <w:t>Monitor 22''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A72D7" w14:textId="43C504A5" w:rsidR="00D14F14" w:rsidRDefault="00A7710B" w:rsidP="00D14F1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*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474D4" w14:textId="02994B99" w:rsidR="00D14F14" w:rsidRPr="0076100D" w:rsidRDefault="00D14F14" w:rsidP="00D14F14">
            <w:pPr>
              <w:jc w:val="center"/>
              <w:rPr>
                <w:rFonts w:ascii="Segoe UI" w:hAnsi="Segoe UI" w:cs="Segoe UI"/>
                <w:sz w:val="10"/>
                <w:szCs w:val="10"/>
              </w:rPr>
            </w:pPr>
            <w:r w:rsidRPr="0076100D">
              <w:rPr>
                <w:rFonts w:ascii="Segoe UI" w:hAnsi="Segoe UI" w:cs="Segoe UI"/>
                <w:sz w:val="10"/>
                <w:szCs w:val="10"/>
              </w:rPr>
              <w:t>(proizvajalec, tip, model)</w:t>
            </w:r>
          </w:p>
        </w:tc>
      </w:tr>
    </w:tbl>
    <w:p w14:paraId="0209DDCC" w14:textId="4F8E9208" w:rsidR="0076100D" w:rsidRDefault="0076100D" w:rsidP="008164B9">
      <w:pPr>
        <w:rPr>
          <w:rFonts w:ascii="Segoe UI" w:hAnsi="Segoe UI" w:cs="Segoe UI"/>
          <w:b/>
          <w:sz w:val="22"/>
          <w:szCs w:val="22"/>
        </w:rPr>
      </w:pPr>
    </w:p>
    <w:p w14:paraId="2B851C38" w14:textId="77777777" w:rsidR="0076100D" w:rsidRDefault="0076100D" w:rsidP="008164B9">
      <w:pPr>
        <w:rPr>
          <w:rFonts w:ascii="Segoe UI" w:hAnsi="Segoe UI" w:cs="Segoe UI"/>
          <w:b/>
          <w:sz w:val="22"/>
          <w:szCs w:val="22"/>
        </w:rPr>
      </w:pPr>
    </w:p>
    <w:tbl>
      <w:tblPr>
        <w:tblStyle w:val="Tabelamrea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095"/>
        <w:gridCol w:w="1843"/>
      </w:tblGrid>
      <w:tr w:rsidR="00E230D4" w14:paraId="065F22F0" w14:textId="77777777" w:rsidTr="00F86765">
        <w:trPr>
          <w:trHeight w:val="397"/>
        </w:trPr>
        <w:tc>
          <w:tcPr>
            <w:tcW w:w="2410" w:type="dxa"/>
          </w:tcPr>
          <w:p w14:paraId="63A75F1F" w14:textId="77777777" w:rsidR="00E230D4" w:rsidRPr="00BC5CCE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BC5CCE">
              <w:rPr>
                <w:rFonts w:ascii="Segoe UI" w:hAnsi="Segoe UI" w:cs="Segoe UI"/>
                <w:sz w:val="22"/>
                <w:szCs w:val="22"/>
              </w:rPr>
              <w:t xml:space="preserve">ki jo ponudnik </w:t>
            </w:r>
            <w:r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6F90A92" w14:textId="77777777" w:rsidR="00E230D4" w:rsidRDefault="00E230D4" w:rsidP="00897680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B174281" w14:textId="77777777" w:rsidR="00E230D4" w:rsidRPr="00BC5CCE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BC5CCE">
              <w:rPr>
                <w:rFonts w:ascii="Segoe UI" w:hAnsi="Segoe UI" w:cs="Segoe UI"/>
                <w:sz w:val="14"/>
                <w:szCs w:val="14"/>
              </w:rPr>
              <w:t>vpisati ponudnikov naziv</w:t>
            </w:r>
          </w:p>
        </w:tc>
      </w:tr>
      <w:tr w:rsidR="00E230D4" w14:paraId="4C3D8781" w14:textId="77777777" w:rsidTr="00F86765">
        <w:trPr>
          <w:trHeight w:val="431"/>
        </w:trPr>
        <w:tc>
          <w:tcPr>
            <w:tcW w:w="2410" w:type="dxa"/>
          </w:tcPr>
          <w:p w14:paraId="0ACBFD06" w14:textId="77777777" w:rsidR="00E230D4" w:rsidRPr="00BC5CCE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BC5CCE">
              <w:rPr>
                <w:rFonts w:ascii="Segoe UI" w:hAnsi="Segoe UI" w:cs="Segoe UI"/>
                <w:sz w:val="22"/>
                <w:szCs w:val="22"/>
              </w:rPr>
              <w:t>ponuja na razpisu št.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*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</w:tcPr>
          <w:p w14:paraId="4EB68C9F" w14:textId="77777777" w:rsidR="00E230D4" w:rsidRDefault="00E230D4" w:rsidP="00897680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3D500A8" w14:textId="4D871E19" w:rsidR="00F86765" w:rsidRDefault="00F86765" w:rsidP="00E230D4">
      <w:pPr>
        <w:jc w:val="both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954"/>
        <w:gridCol w:w="1984"/>
      </w:tblGrid>
      <w:tr w:rsidR="00F86765" w:rsidRPr="00F86765" w14:paraId="51932022" w14:textId="77777777" w:rsidTr="00F86765">
        <w:tc>
          <w:tcPr>
            <w:tcW w:w="2405" w:type="dxa"/>
          </w:tcPr>
          <w:p w14:paraId="504E4CF1" w14:textId="6320476A" w:rsidR="00F86765" w:rsidRPr="00F86765" w:rsidRDefault="00F86765" w:rsidP="00F86765">
            <w:pPr>
              <w:jc w:val="both"/>
              <w:rPr>
                <w:rFonts w:ascii="Segoe UI" w:hAnsi="Segoe UI" w:cs="Segoe UI"/>
              </w:rPr>
            </w:pPr>
            <w:r w:rsidRPr="00F86765">
              <w:rPr>
                <w:rFonts w:ascii="Segoe UI" w:hAnsi="Segoe UI" w:cs="Segoe UI"/>
              </w:rPr>
              <w:t xml:space="preserve">pod postavko/ami: 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66EAA97E" w14:textId="77777777" w:rsidR="00F86765" w:rsidRPr="00F86765" w:rsidRDefault="00F86765" w:rsidP="00E230D4">
            <w:pPr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3752ED9" w14:textId="6710DC7E" w:rsidR="00F86765" w:rsidRPr="00F86765" w:rsidRDefault="00F86765" w:rsidP="00E230D4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F86765">
              <w:rPr>
                <w:rFonts w:ascii="Segoe UI" w:hAnsi="Segoe UI" w:cs="Segoe UI"/>
                <w:sz w:val="14"/>
                <w:szCs w:val="14"/>
              </w:rPr>
              <w:t>(vpisati postavko:</w:t>
            </w:r>
            <w:r w:rsidR="005364AC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Pr="00F86765">
              <w:rPr>
                <w:rFonts w:ascii="Segoe UI" w:hAnsi="Segoe UI" w:cs="Segoe UI"/>
                <w:sz w:val="14"/>
                <w:szCs w:val="14"/>
              </w:rPr>
              <w:t>1, 2, 3, 4, 5, 6, 7, 8, 9,</w:t>
            </w:r>
            <w:r w:rsidR="0028791D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Pr="00F86765">
              <w:rPr>
                <w:rFonts w:ascii="Segoe UI" w:hAnsi="Segoe UI" w:cs="Segoe UI"/>
                <w:sz w:val="14"/>
                <w:szCs w:val="14"/>
              </w:rPr>
              <w:t>10, 11, 12, 13</w:t>
            </w:r>
            <w:r w:rsidR="00330F7A">
              <w:rPr>
                <w:rFonts w:ascii="Segoe UI" w:hAnsi="Segoe UI" w:cs="Segoe UI"/>
                <w:sz w:val="14"/>
                <w:szCs w:val="14"/>
              </w:rPr>
              <w:t>, 14</w:t>
            </w:r>
            <w:r w:rsidR="0028791D">
              <w:rPr>
                <w:rFonts w:ascii="Segoe UI" w:hAnsi="Segoe UI" w:cs="Segoe UI"/>
                <w:sz w:val="14"/>
                <w:szCs w:val="14"/>
              </w:rPr>
              <w:t>, 15, 16, 17</w:t>
            </w:r>
            <w:r w:rsidRPr="00F86765">
              <w:rPr>
                <w:rFonts w:ascii="Segoe UI" w:hAnsi="Segoe UI" w:cs="Segoe UI"/>
                <w:sz w:val="14"/>
                <w:szCs w:val="14"/>
              </w:rPr>
              <w:t>)</w:t>
            </w:r>
          </w:p>
        </w:tc>
      </w:tr>
      <w:tr w:rsidR="00F86765" w:rsidRPr="00F86765" w14:paraId="3137AE02" w14:textId="77777777" w:rsidTr="00F86765">
        <w:tc>
          <w:tcPr>
            <w:tcW w:w="2405" w:type="dxa"/>
          </w:tcPr>
          <w:p w14:paraId="3D5A6173" w14:textId="77777777" w:rsidR="00F86765" w:rsidRPr="00F86765" w:rsidRDefault="00F86765" w:rsidP="00F86765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4F5955FD" w14:textId="77777777" w:rsidR="00F86765" w:rsidRPr="00F86765" w:rsidRDefault="00F86765" w:rsidP="00E230D4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144A340" w14:textId="77777777" w:rsidR="00F86765" w:rsidRPr="00F86765" w:rsidRDefault="00F86765" w:rsidP="00E230D4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F86765" w14:paraId="41526A28" w14:textId="77777777" w:rsidTr="00F86765">
        <w:tc>
          <w:tcPr>
            <w:tcW w:w="10343" w:type="dxa"/>
            <w:gridSpan w:val="3"/>
          </w:tcPr>
          <w:p w14:paraId="6CC7A002" w14:textId="3DCFC3BA" w:rsidR="00F86765" w:rsidRDefault="00F86765" w:rsidP="00F86765">
            <w:pPr>
              <w:jc w:val="both"/>
              <w:rPr>
                <w:rFonts w:ascii="Segoe UI" w:hAnsi="Segoe UI" w:cs="Segoe UI"/>
                <w:sz w:val="16"/>
                <w:szCs w:val="16"/>
              </w:rPr>
            </w:pPr>
            <w:r w:rsidRPr="00F86765">
              <w:rPr>
                <w:rFonts w:ascii="Segoe UI" w:hAnsi="Segoe UI" w:cs="Segoe UI"/>
                <w:sz w:val="22"/>
                <w:szCs w:val="22"/>
              </w:rPr>
              <w:t>kompatibilna in brezhibno deluje v/na operacijskem sistemu in Windows 10.</w:t>
            </w:r>
          </w:p>
        </w:tc>
      </w:tr>
    </w:tbl>
    <w:p w14:paraId="539A82AB" w14:textId="77777777" w:rsidR="00F86765" w:rsidRPr="008164B9" w:rsidRDefault="00F86765" w:rsidP="00E230D4">
      <w:pPr>
        <w:jc w:val="both"/>
        <w:rPr>
          <w:rFonts w:ascii="Segoe UI" w:hAnsi="Segoe UI" w:cs="Segoe UI"/>
          <w:sz w:val="16"/>
          <w:szCs w:val="16"/>
        </w:rPr>
      </w:pPr>
    </w:p>
    <w:p w14:paraId="4EE2EEE5" w14:textId="77777777" w:rsidR="00F86765" w:rsidRDefault="00F86765" w:rsidP="00E230D4">
      <w:pPr>
        <w:jc w:val="both"/>
        <w:rPr>
          <w:rFonts w:ascii="Segoe UI" w:hAnsi="Segoe UI" w:cs="Segoe UI"/>
          <w:b/>
          <w:sz w:val="16"/>
          <w:szCs w:val="16"/>
        </w:rPr>
      </w:pPr>
    </w:p>
    <w:p w14:paraId="5799ECF6" w14:textId="7B56E02C" w:rsidR="00E230D4" w:rsidRPr="004D264D" w:rsidRDefault="00E230D4" w:rsidP="00E230D4">
      <w:pPr>
        <w:jc w:val="both"/>
        <w:rPr>
          <w:rFonts w:ascii="Segoe UI" w:hAnsi="Segoe UI" w:cs="Segoe UI"/>
          <w:b/>
          <w:sz w:val="16"/>
          <w:szCs w:val="16"/>
        </w:rPr>
      </w:pPr>
      <w:r w:rsidRPr="004D264D">
        <w:rPr>
          <w:rFonts w:ascii="Segoe UI" w:hAnsi="Segoe UI" w:cs="Segoe UI"/>
          <w:b/>
          <w:sz w:val="16"/>
          <w:szCs w:val="16"/>
        </w:rPr>
        <w:t xml:space="preserve">Principal nosi kazensko in materialno odgovornost za netočne, zavajajoče in </w:t>
      </w:r>
      <w:r>
        <w:rPr>
          <w:rFonts w:ascii="Segoe UI" w:hAnsi="Segoe UI" w:cs="Segoe UI"/>
          <w:b/>
          <w:sz w:val="16"/>
          <w:szCs w:val="16"/>
        </w:rPr>
        <w:t>neresnično</w:t>
      </w:r>
      <w:r w:rsidRPr="004D264D">
        <w:rPr>
          <w:rFonts w:ascii="Segoe UI" w:hAnsi="Segoe UI" w:cs="Segoe UI"/>
          <w:b/>
          <w:sz w:val="16"/>
          <w:szCs w:val="16"/>
        </w:rPr>
        <w:t xml:space="preserve"> podane izjave v ponudbeni dokumentaciji in v tem obrazcu!</w:t>
      </w:r>
    </w:p>
    <w:p w14:paraId="605CEA8F" w14:textId="72F3AB38" w:rsidR="00E230D4" w:rsidRDefault="00E230D4" w:rsidP="00E230D4">
      <w:pPr>
        <w:jc w:val="both"/>
        <w:rPr>
          <w:rFonts w:ascii="Segoe UI" w:hAnsi="Segoe UI" w:cs="Segoe UI"/>
          <w:sz w:val="22"/>
          <w:szCs w:val="22"/>
        </w:rPr>
      </w:pPr>
    </w:p>
    <w:p w14:paraId="08FC6FFE" w14:textId="77777777" w:rsidR="00F86765" w:rsidRPr="00831CE7" w:rsidRDefault="00F86765" w:rsidP="00E230D4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W w:w="9955" w:type="dxa"/>
        <w:tblInd w:w="108" w:type="dxa"/>
        <w:tblLook w:val="01E0" w:firstRow="1" w:lastRow="1" w:firstColumn="1" w:lastColumn="1" w:noHBand="0" w:noVBand="0"/>
      </w:tblPr>
      <w:tblGrid>
        <w:gridCol w:w="3577"/>
        <w:gridCol w:w="3118"/>
        <w:gridCol w:w="3260"/>
      </w:tblGrid>
      <w:tr w:rsidR="00E230D4" w:rsidRPr="00831CE7" w14:paraId="36318586" w14:textId="77777777" w:rsidTr="00897680"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F5ED7" w14:textId="77777777" w:rsidR="00E230D4" w:rsidRPr="00831CE7" w:rsidRDefault="00E230D4" w:rsidP="00897680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680657B6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FD9C0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E230D4" w:rsidRPr="00831CE7" w14:paraId="24FB605F" w14:textId="77777777" w:rsidTr="00897680">
        <w:tc>
          <w:tcPr>
            <w:tcW w:w="3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DC394D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Podjetje*</w:t>
            </w:r>
          </w:p>
        </w:tc>
        <w:tc>
          <w:tcPr>
            <w:tcW w:w="3118" w:type="dxa"/>
            <w:hideMark/>
          </w:tcPr>
          <w:p w14:paraId="2F8F0DB9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0E4861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5AACD9A7" w14:textId="26775234" w:rsidR="00E230D4" w:rsidRPr="00330F7A" w:rsidRDefault="00E230D4" w:rsidP="00E230D4">
      <w:pPr>
        <w:jc w:val="both"/>
        <w:rPr>
          <w:rFonts w:ascii="Segoe UI" w:hAnsi="Segoe UI" w:cs="Segoe UI"/>
          <w:b/>
          <w:sz w:val="20"/>
        </w:rPr>
      </w:pPr>
    </w:p>
    <w:tbl>
      <w:tblPr>
        <w:tblStyle w:val="Tabelamrea"/>
        <w:tblpPr w:leftFromText="141" w:rightFromText="141" w:vertAnchor="text" w:horzAnchor="margin" w:tblpXSpec="right" w:tblpY="-435"/>
        <w:tblW w:w="0" w:type="auto"/>
        <w:shd w:val="clear" w:color="auto" w:fill="FFFF66"/>
        <w:tblLook w:val="04A0" w:firstRow="1" w:lastRow="0" w:firstColumn="1" w:lastColumn="0" w:noHBand="0" w:noVBand="1"/>
      </w:tblPr>
      <w:tblGrid>
        <w:gridCol w:w="965"/>
        <w:gridCol w:w="707"/>
      </w:tblGrid>
      <w:tr w:rsidR="00E230D4" w:rsidRPr="00BC5CCE" w14:paraId="11065DB4" w14:textId="77777777" w:rsidTr="00897680">
        <w:tc>
          <w:tcPr>
            <w:tcW w:w="706" w:type="dxa"/>
            <w:shd w:val="clear" w:color="auto" w:fill="FFFF66"/>
          </w:tcPr>
          <w:p w14:paraId="3426BDE6" w14:textId="7D457BB4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  <w:r w:rsidRPr="000D6D7A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lastRenderedPageBreak/>
              <w:t>TP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 xml:space="preserve">3/* </w:t>
            </w:r>
          </w:p>
        </w:tc>
        <w:tc>
          <w:tcPr>
            <w:tcW w:w="707" w:type="dxa"/>
            <w:shd w:val="clear" w:color="auto" w:fill="FFFF66"/>
          </w:tcPr>
          <w:p w14:paraId="4D4FFF6A" w14:textId="77777777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</w:p>
        </w:tc>
      </w:tr>
    </w:tbl>
    <w:p w14:paraId="3C456DD9" w14:textId="77777777" w:rsidR="00E230D4" w:rsidRDefault="00E230D4" w:rsidP="00E230D4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        </w:t>
      </w:r>
    </w:p>
    <w:p w14:paraId="4E940528" w14:textId="559F4E15" w:rsidR="00E230D4" w:rsidRPr="00CB57A7" w:rsidRDefault="00E230D4" w:rsidP="00E230D4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            </w:t>
      </w:r>
      <w:r w:rsidRPr="00CB57A7">
        <w:rPr>
          <w:rFonts w:ascii="Segoe UI" w:hAnsi="Segoe UI" w:cs="Segoe UI"/>
          <w:b/>
          <w:sz w:val="32"/>
          <w:szCs w:val="32"/>
        </w:rPr>
        <w:t>POTRDILO O REFERENCI</w:t>
      </w:r>
      <w:r>
        <w:rPr>
          <w:rFonts w:ascii="Segoe UI" w:hAnsi="Segoe UI" w:cs="Segoe UI"/>
          <w:b/>
          <w:sz w:val="32"/>
          <w:szCs w:val="32"/>
        </w:rPr>
        <w:t xml:space="preserve"> 1</w:t>
      </w:r>
    </w:p>
    <w:p w14:paraId="1F96BBE1" w14:textId="77777777" w:rsidR="00E230D4" w:rsidRDefault="00E230D4" w:rsidP="00E230D4">
      <w:pPr>
        <w:ind w:left="3600"/>
        <w:rPr>
          <w:rFonts w:ascii="Segoe UI" w:hAnsi="Segoe UI" w:cs="Segoe UI"/>
          <w:b/>
          <w:sz w:val="20"/>
        </w:rPr>
      </w:pPr>
    </w:p>
    <w:p w14:paraId="74B2733D" w14:textId="77777777" w:rsidR="00E230D4" w:rsidRPr="00831CE7" w:rsidRDefault="00E230D4" w:rsidP="00E230D4">
      <w:pPr>
        <w:ind w:left="3600"/>
        <w:rPr>
          <w:rFonts w:ascii="Segoe UI" w:hAnsi="Segoe UI" w:cs="Segoe UI"/>
          <w:b/>
          <w:sz w:val="20"/>
        </w:rPr>
      </w:pPr>
    </w:p>
    <w:p w14:paraId="7CFBD674" w14:textId="6466DD05" w:rsidR="00E230D4" w:rsidRPr="00831CE7" w:rsidRDefault="00E230D4" w:rsidP="00E230D4">
      <w:pPr>
        <w:jc w:val="center"/>
        <w:rPr>
          <w:rFonts w:ascii="Segoe UI" w:hAnsi="Segoe UI" w:cs="Segoe UI"/>
          <w:sz w:val="16"/>
          <w:szCs w:val="16"/>
        </w:rPr>
      </w:pPr>
      <w:r w:rsidRPr="00831CE7">
        <w:rPr>
          <w:rFonts w:ascii="Segoe UI" w:hAnsi="Segoe UI" w:cs="Segoe UI"/>
          <w:sz w:val="16"/>
          <w:szCs w:val="16"/>
        </w:rPr>
        <w:t xml:space="preserve">Ponudnik predloži  izpolnjena in potrjena referenčna potrdila. Pri tem mora ustrezno označiti dokazila (potrdila), </w:t>
      </w:r>
      <w:r w:rsidR="006F7C0B">
        <w:rPr>
          <w:rFonts w:ascii="Segoe UI" w:hAnsi="Segoe UI" w:cs="Segoe UI"/>
          <w:sz w:val="16"/>
          <w:szCs w:val="16"/>
        </w:rPr>
        <w:t>1</w:t>
      </w:r>
      <w:r w:rsidRPr="00831CE7">
        <w:rPr>
          <w:rFonts w:ascii="Segoe UI" w:hAnsi="Segoe UI" w:cs="Segoe UI"/>
          <w:sz w:val="16"/>
          <w:szCs w:val="16"/>
        </w:rPr>
        <w:t>TP</w:t>
      </w:r>
      <w:r>
        <w:rPr>
          <w:rFonts w:ascii="Segoe UI" w:hAnsi="Segoe UI" w:cs="Segoe UI"/>
          <w:sz w:val="16"/>
          <w:szCs w:val="16"/>
        </w:rPr>
        <w:t>3</w:t>
      </w:r>
      <w:r w:rsidRPr="00831CE7">
        <w:rPr>
          <w:rFonts w:ascii="Segoe UI" w:hAnsi="Segoe UI" w:cs="Segoe UI"/>
          <w:sz w:val="16"/>
          <w:szCs w:val="16"/>
        </w:rPr>
        <w:t>.</w:t>
      </w:r>
    </w:p>
    <w:p w14:paraId="645F2489" w14:textId="77777777" w:rsidR="00E230D4" w:rsidRPr="00831CE7" w:rsidRDefault="00E230D4" w:rsidP="00E230D4">
      <w:pPr>
        <w:ind w:left="3600"/>
        <w:rPr>
          <w:rFonts w:ascii="Segoe UI" w:hAnsi="Segoe UI" w:cs="Segoe UI"/>
          <w:b/>
          <w:sz w:val="20"/>
        </w:rPr>
      </w:pPr>
    </w:p>
    <w:p w14:paraId="31099A79" w14:textId="77777777" w:rsidR="00E230D4" w:rsidRPr="00831CE7" w:rsidRDefault="00E230D4" w:rsidP="00E230D4">
      <w:pPr>
        <w:ind w:left="-86"/>
        <w:jc w:val="center"/>
        <w:rPr>
          <w:rFonts w:ascii="Segoe UI" w:hAnsi="Segoe UI" w:cs="Segoe UI"/>
          <w:b/>
          <w:sz w:val="16"/>
          <w:szCs w:val="16"/>
        </w:rPr>
      </w:pPr>
      <w:r w:rsidRPr="00831CE7">
        <w:rPr>
          <w:rFonts w:ascii="Segoe UI" w:hAnsi="Segoe UI" w:cs="Segoe UI"/>
          <w:b/>
          <w:sz w:val="16"/>
          <w:szCs w:val="16"/>
        </w:rPr>
        <w:t>Potrdilo je namenjeno dokazovanju izkušenj in referenc ponudnika (izvajalca) v okviru javnega naročila Pošte Slovenije, d.o.o.</w:t>
      </w:r>
    </w:p>
    <w:p w14:paraId="5877F3B7" w14:textId="77777777" w:rsidR="00E230D4" w:rsidRPr="00831CE7" w:rsidRDefault="00E230D4" w:rsidP="00E230D4">
      <w:pPr>
        <w:ind w:left="3600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364"/>
      </w:tblGrid>
      <w:tr w:rsidR="00E230D4" w:rsidRPr="00831CE7" w14:paraId="55FD009A" w14:textId="77777777" w:rsidTr="00897680">
        <w:tc>
          <w:tcPr>
            <w:tcW w:w="1985" w:type="dxa"/>
          </w:tcPr>
          <w:p w14:paraId="0CCD929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Investitor:*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457C8B68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57224D5E" w14:textId="77777777" w:rsidTr="00897680">
        <w:tc>
          <w:tcPr>
            <w:tcW w:w="1985" w:type="dxa"/>
          </w:tcPr>
          <w:p w14:paraId="660CFC6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Naslov: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1B3B907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2376AAD8" w14:textId="77777777" w:rsidTr="00897680">
        <w:tc>
          <w:tcPr>
            <w:tcW w:w="1985" w:type="dxa"/>
          </w:tcPr>
          <w:p w14:paraId="59FF001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Pošta in kraj: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26B25BC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A84EEFF" w14:textId="77777777" w:rsidR="00E230D4" w:rsidRPr="00BC5CCE" w:rsidRDefault="00E230D4" w:rsidP="00E230D4">
      <w:pPr>
        <w:ind w:left="-86"/>
        <w:rPr>
          <w:rFonts w:ascii="Segoe UI" w:hAnsi="Segoe UI" w:cs="Segoe UI"/>
          <w:sz w:val="14"/>
          <w:szCs w:val="14"/>
        </w:rPr>
      </w:pPr>
      <w:r w:rsidRPr="00BC5CCE">
        <w:rPr>
          <w:rFonts w:ascii="Segoe UI" w:hAnsi="Segoe UI" w:cs="Segoe UI"/>
          <w:sz w:val="14"/>
          <w:szCs w:val="14"/>
        </w:rPr>
        <w:t>*podjetje, ki potrjuje in daje referenco o uspešno opravljenem delu</w:t>
      </w:r>
    </w:p>
    <w:p w14:paraId="78D16DE5" w14:textId="77777777" w:rsidR="00E230D4" w:rsidRPr="00831CE7" w:rsidRDefault="00E230D4" w:rsidP="00E230D4">
      <w:pPr>
        <w:ind w:left="-86"/>
        <w:rPr>
          <w:rFonts w:ascii="Segoe UI" w:hAnsi="Segoe UI" w:cs="Segoe UI"/>
          <w:sz w:val="12"/>
          <w:szCs w:val="12"/>
        </w:rPr>
      </w:pPr>
    </w:p>
    <w:p w14:paraId="1571F26A" w14:textId="77777777" w:rsidR="00E230D4" w:rsidRPr="00831CE7" w:rsidRDefault="00E230D4" w:rsidP="00E230D4">
      <w:pPr>
        <w:ind w:left="-86"/>
        <w:jc w:val="center"/>
        <w:rPr>
          <w:rFonts w:ascii="Segoe UI" w:hAnsi="Segoe UI" w:cs="Segoe UI"/>
          <w:b/>
          <w:sz w:val="22"/>
          <w:szCs w:val="22"/>
        </w:rPr>
      </w:pPr>
      <w:r w:rsidRPr="00831CE7">
        <w:rPr>
          <w:rFonts w:ascii="Segoe UI" w:hAnsi="Segoe UI" w:cs="Segoe UI"/>
          <w:b/>
          <w:sz w:val="22"/>
          <w:szCs w:val="22"/>
        </w:rPr>
        <w:t>potrjuje, da je izvajalec</w:t>
      </w:r>
    </w:p>
    <w:p w14:paraId="4F6D88AD" w14:textId="77777777" w:rsidR="00E230D4" w:rsidRPr="00831CE7" w:rsidRDefault="00E230D4" w:rsidP="00E230D4">
      <w:pPr>
        <w:rPr>
          <w:rFonts w:ascii="Segoe UI" w:hAnsi="Segoe UI" w:cs="Segoe UI"/>
          <w:b/>
          <w:sz w:val="16"/>
          <w:szCs w:val="16"/>
        </w:rPr>
      </w:pPr>
    </w:p>
    <w:p w14:paraId="38212938" w14:textId="77777777" w:rsidR="00E230D4" w:rsidRPr="00BC5CCE" w:rsidRDefault="00E230D4" w:rsidP="00E230D4">
      <w:pPr>
        <w:ind w:left="-86"/>
        <w:rPr>
          <w:rFonts w:ascii="Segoe UI" w:hAnsi="Segoe UI" w:cs="Segoe UI"/>
          <w:sz w:val="14"/>
          <w:szCs w:val="14"/>
        </w:rPr>
      </w:pPr>
      <w:r w:rsidRPr="00BC5CCE">
        <w:rPr>
          <w:rFonts w:ascii="Segoe UI" w:hAnsi="Segoe UI" w:cs="Segoe UI"/>
          <w:sz w:val="14"/>
          <w:szCs w:val="14"/>
        </w:rPr>
        <w:t>**podjetje, ki nastopa kot ponudnik na razpisu in potrebuje referenco</w:t>
      </w: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364"/>
      </w:tblGrid>
      <w:tr w:rsidR="00E230D4" w:rsidRPr="00831CE7" w14:paraId="2599C63D" w14:textId="77777777" w:rsidTr="00897680">
        <w:tc>
          <w:tcPr>
            <w:tcW w:w="1985" w:type="dxa"/>
            <w:shd w:val="clear" w:color="auto" w:fill="auto"/>
          </w:tcPr>
          <w:p w14:paraId="6B37110C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Izvajalec:**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</w:tcPr>
          <w:p w14:paraId="3A95F30B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0584CC29" w14:textId="77777777" w:rsidTr="00897680">
        <w:tc>
          <w:tcPr>
            <w:tcW w:w="1985" w:type="dxa"/>
            <w:shd w:val="clear" w:color="auto" w:fill="auto"/>
          </w:tcPr>
          <w:p w14:paraId="1756D274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Naslov: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459C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45ED51E9" w14:textId="77777777" w:rsidTr="00897680">
        <w:tc>
          <w:tcPr>
            <w:tcW w:w="1985" w:type="dxa"/>
            <w:shd w:val="clear" w:color="auto" w:fill="auto"/>
          </w:tcPr>
          <w:p w14:paraId="5299027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Pošta in kraj: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19DF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C6C1F94" w14:textId="77777777" w:rsidR="00E230D4" w:rsidRPr="00831CE7" w:rsidRDefault="00E230D4" w:rsidP="00E230D4">
      <w:pPr>
        <w:ind w:left="3600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442" w:type="dxa"/>
        <w:tblInd w:w="22" w:type="dxa"/>
        <w:tblLook w:val="04A0" w:firstRow="1" w:lastRow="0" w:firstColumn="1" w:lastColumn="0" w:noHBand="0" w:noVBand="1"/>
      </w:tblPr>
      <w:tblGrid>
        <w:gridCol w:w="1418"/>
        <w:gridCol w:w="283"/>
        <w:gridCol w:w="142"/>
        <w:gridCol w:w="1559"/>
        <w:gridCol w:w="1228"/>
        <w:gridCol w:w="939"/>
        <w:gridCol w:w="284"/>
        <w:gridCol w:w="850"/>
        <w:gridCol w:w="992"/>
        <w:gridCol w:w="1236"/>
        <w:gridCol w:w="1511"/>
      </w:tblGrid>
      <w:tr w:rsidR="00E230D4" w:rsidRPr="00831CE7" w14:paraId="48AC5E29" w14:textId="77777777" w:rsidTr="00897680"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432A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za investitorja</w:t>
            </w:r>
          </w:p>
        </w:tc>
        <w:tc>
          <w:tcPr>
            <w:tcW w:w="41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7175E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329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po pogodbi št: </w:t>
            </w:r>
          </w:p>
        </w:tc>
        <w:tc>
          <w:tcPr>
            <w:tcW w:w="2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887BE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4B743899" w14:textId="77777777" w:rsidTr="00897680"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53871" w14:textId="77777777" w:rsidR="00E230D4" w:rsidRPr="00831CE7" w:rsidRDefault="00E230D4" w:rsidP="00897680">
            <w:pPr>
              <w:rPr>
                <w:rFonts w:ascii="Segoe UI" w:hAnsi="Segoe UI" w:cs="Segoe UI"/>
                <w:sz w:val="12"/>
                <w:szCs w:val="12"/>
              </w:rPr>
            </w:pPr>
          </w:p>
        </w:tc>
        <w:tc>
          <w:tcPr>
            <w:tcW w:w="4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30FF5" w14:textId="77777777" w:rsidR="00E230D4" w:rsidRPr="00831CE7" w:rsidRDefault="00E230D4" w:rsidP="00897680">
            <w:pPr>
              <w:ind w:left="-3686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 xml:space="preserve">                                                                                                 (vpisati mesec in leto ali datum zaključka izvedbe del)</w:t>
            </w:r>
          </w:p>
        </w:tc>
        <w:tc>
          <w:tcPr>
            <w:tcW w:w="45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7F9BB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1B7400F9" w14:textId="77777777" w:rsidTr="00897680"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C323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z veljavnostjo od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FC373" w14:textId="77777777" w:rsidR="00E230D4" w:rsidRPr="00831CE7" w:rsidRDefault="00E230D4" w:rsidP="00897680">
            <w:pPr>
              <w:ind w:left="-2093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C73B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do</w:t>
            </w:r>
          </w:p>
        </w:tc>
        <w:tc>
          <w:tcPr>
            <w:tcW w:w="2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CDB9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1937D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uspešno izvedel in dokončal projekt:</w:t>
            </w:r>
          </w:p>
        </w:tc>
      </w:tr>
      <w:tr w:rsidR="00E230D4" w:rsidRPr="00831CE7" w14:paraId="350AE5A0" w14:textId="77777777" w:rsidTr="00897680">
        <w:tc>
          <w:tcPr>
            <w:tcW w:w="89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60CC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C34EA3D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s katerim je: </w:t>
            </w:r>
          </w:p>
        </w:tc>
      </w:tr>
      <w:tr w:rsidR="00E230D4" w:rsidRPr="00831CE7" w14:paraId="6E75F44C" w14:textId="77777777" w:rsidTr="00897680">
        <w:trPr>
          <w:trHeight w:val="160"/>
        </w:trPr>
        <w:tc>
          <w:tcPr>
            <w:tcW w:w="893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17FF31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>(navesti projekt)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9A5F35B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</w:p>
        </w:tc>
      </w:tr>
      <w:tr w:rsidR="00E230D4" w:rsidRPr="00831CE7" w14:paraId="6E383FC5" w14:textId="77777777" w:rsidTr="00897680">
        <w:tc>
          <w:tcPr>
            <w:tcW w:w="104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2A0CC2" w14:textId="6985BB6E" w:rsidR="00E230D4" w:rsidRPr="00831CE7" w:rsidRDefault="00E230D4" w:rsidP="00330F7A">
            <w:pPr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v preteklih petih letih uspešno izvedel podobno integracijo z vsaj 4 različnimi tipi strojne opreme od naštetih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 (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DELOVNA POSTAJA, </w:t>
            </w:r>
            <w:r w:rsidR="00330F7A">
              <w:rPr>
                <w:rFonts w:ascii="Segoe UI" w:hAnsi="Segoe UI" w:cs="Segoe UI"/>
                <w:b/>
                <w:sz w:val="22"/>
                <w:szCs w:val="22"/>
              </w:rPr>
              <w:t xml:space="preserve">PRENOSNI RAČUNALNIK,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LASERSKI TISKALNIK, TERMIČNI TISKALNIK, </w:t>
            </w:r>
            <w:r w:rsidR="00330F7A">
              <w:rPr>
                <w:rFonts w:ascii="Segoe UI" w:hAnsi="Segoe UI" w:cs="Segoe UI"/>
                <w:b/>
                <w:sz w:val="22"/>
                <w:szCs w:val="22"/>
              </w:rPr>
              <w:t xml:space="preserve">TISKALNIK ZA POTRJEVANJE DOKUMENTOV,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>TISKALNIK NALEPK ČRTNE KODE, TISKALNIK</w:t>
            </w:r>
            <w:r w:rsidR="00330F7A">
              <w:rPr>
                <w:rFonts w:ascii="Segoe UI" w:hAnsi="Segoe UI" w:cs="Segoe UI"/>
                <w:b/>
                <w:sz w:val="22"/>
                <w:szCs w:val="22"/>
              </w:rPr>
              <w:t xml:space="preserve"> TERMIČNI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, </w:t>
            </w:r>
            <w:r w:rsidR="00330F7A">
              <w:rPr>
                <w:rFonts w:ascii="Segoe UI" w:hAnsi="Segoe UI" w:cs="Segoe UI"/>
                <w:b/>
                <w:sz w:val="22"/>
                <w:szCs w:val="22"/>
              </w:rPr>
              <w:t xml:space="preserve">TISKALNIK MOBILNI,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ČITALEC ČRTNE KODE, BREZŽIČNI ČITALEC ČRTNE KODE,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BREZŽIČNI PRENOSNI TERMINAL, POTRJEVALEC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DOKUMENTOV, TEHTNICA, </w:t>
            </w:r>
            <w:r w:rsidR="00330F7A">
              <w:rPr>
                <w:rFonts w:ascii="Segoe UI" w:hAnsi="Segoe UI" w:cs="Segoe UI"/>
                <w:b/>
                <w:sz w:val="22"/>
                <w:szCs w:val="22"/>
              </w:rPr>
              <w:t>MONITOR</w:t>
            </w:r>
            <w:r w:rsidR="0076100D">
              <w:rPr>
                <w:rFonts w:ascii="Segoe UI" w:hAnsi="Segoe UI" w:cs="Segoe UI"/>
                <w:b/>
                <w:sz w:val="22"/>
                <w:szCs w:val="22"/>
              </w:rPr>
              <w:t xml:space="preserve">,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 _________________________________________</w:t>
            </w:r>
            <w:r w:rsidR="00EC220F">
              <w:rPr>
                <w:rFonts w:ascii="Segoe UI" w:hAnsi="Segoe UI" w:cs="Segoe UI"/>
                <w:b/>
                <w:sz w:val="22"/>
                <w:szCs w:val="22"/>
              </w:rPr>
              <w:t>____________</w:t>
            </w:r>
            <w:r w:rsidR="0076100D">
              <w:rPr>
                <w:rFonts w:ascii="Segoe UI" w:hAnsi="Segoe UI" w:cs="Segoe UI"/>
                <w:b/>
                <w:sz w:val="22"/>
                <w:szCs w:val="22"/>
              </w:rPr>
              <w:t>_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), skupni obseg integracije pa je zajemal integracijo in namestitev te opreme na vsaj 250 delovnih mestih (lahko na različnih lokacijah, ne nujno vsi tipi opreme za vsa delovna mesta).</w:t>
            </w:r>
          </w:p>
        </w:tc>
      </w:tr>
      <w:tr w:rsidR="00E230D4" w:rsidRPr="00831CE7" w14:paraId="5B7CF9EF" w14:textId="77777777" w:rsidTr="00897680">
        <w:tc>
          <w:tcPr>
            <w:tcW w:w="104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F36BD6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E230D4" w:rsidRPr="00831CE7" w14:paraId="1862E7A2" w14:textId="77777777" w:rsidTr="00897680">
        <w:tc>
          <w:tcPr>
            <w:tcW w:w="104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8D3624" w14:textId="77777777" w:rsidR="00E230D4" w:rsidRPr="0076100D" w:rsidRDefault="00E230D4" w:rsidP="00897680">
            <w:pPr>
              <w:rPr>
                <w:rFonts w:ascii="Segoe UI" w:hAnsi="Segoe UI" w:cs="Segoe UI"/>
                <w:i/>
                <w:sz w:val="20"/>
              </w:rPr>
            </w:pPr>
            <w:r w:rsidRPr="0076100D">
              <w:rPr>
                <w:rFonts w:ascii="Segoe UI" w:hAnsi="Segoe UI" w:cs="Segoe UI"/>
                <w:i/>
                <w:sz w:val="20"/>
              </w:rPr>
              <w:t>Prosimo obkrožite oz. dopišite za katere tipe strojne opreme se podaja potrdilo.</w:t>
            </w:r>
          </w:p>
        </w:tc>
      </w:tr>
      <w:tr w:rsidR="00E230D4" w:rsidRPr="00831CE7" w14:paraId="7E04F12F" w14:textId="77777777" w:rsidTr="00897680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5D028D" w14:textId="77777777" w:rsidR="00E230D4" w:rsidRPr="00831CE7" w:rsidRDefault="00E230D4" w:rsidP="00897680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C37A6BF" w14:textId="77777777" w:rsidR="00E230D4" w:rsidRPr="00831CE7" w:rsidRDefault="00E230D4" w:rsidP="00897680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E230D4" w:rsidRPr="00831CE7" w14:paraId="19F12B0C" w14:textId="77777777" w:rsidTr="00897680">
        <w:tc>
          <w:tcPr>
            <w:tcW w:w="55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A5856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v okviru tega projekta je izvedel  tudi naslednja dela: </w:t>
            </w:r>
          </w:p>
        </w:tc>
        <w:tc>
          <w:tcPr>
            <w:tcW w:w="4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B4E2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172280E2" w14:textId="77777777" w:rsidTr="00897680">
        <w:tc>
          <w:tcPr>
            <w:tcW w:w="104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D23C8" w14:textId="77777777" w:rsidR="00E230D4" w:rsidRPr="00831CE7" w:rsidRDefault="00E230D4" w:rsidP="00897680">
            <w:pPr>
              <w:rPr>
                <w:rFonts w:ascii="Segoe UI" w:hAnsi="Segoe UI" w:cs="Segoe UI"/>
              </w:rPr>
            </w:pPr>
          </w:p>
        </w:tc>
      </w:tr>
      <w:tr w:rsidR="00E230D4" w:rsidRPr="00831CE7" w14:paraId="0694B32B" w14:textId="77777777" w:rsidTr="00897680">
        <w:tc>
          <w:tcPr>
            <w:tcW w:w="104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70DAF" w14:textId="77777777" w:rsidR="00E230D4" w:rsidRPr="00831CE7" w:rsidRDefault="00E230D4" w:rsidP="00897680">
            <w:pPr>
              <w:rPr>
                <w:rFonts w:ascii="Segoe UI" w:hAnsi="Segoe UI" w:cs="Segoe UI"/>
              </w:rPr>
            </w:pPr>
          </w:p>
        </w:tc>
      </w:tr>
    </w:tbl>
    <w:p w14:paraId="11AA1BC4" w14:textId="77777777" w:rsidR="00E230D4" w:rsidRPr="00831CE7" w:rsidRDefault="00E230D4" w:rsidP="00E230D4">
      <w:pPr>
        <w:ind w:left="-86"/>
        <w:rPr>
          <w:rFonts w:ascii="Segoe UI" w:hAnsi="Segoe UI" w:cs="Segoe UI"/>
          <w:sz w:val="16"/>
          <w:szCs w:val="16"/>
        </w:rPr>
      </w:pPr>
    </w:p>
    <w:p w14:paraId="45F7E8F2" w14:textId="77777777" w:rsidR="00E230D4" w:rsidRPr="00831CE7" w:rsidRDefault="00E230D4" w:rsidP="00E230D4">
      <w:pPr>
        <w:ind w:left="-86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Kontaktna oseba za preverjanje te reference pri investitorju je: </w:t>
      </w:r>
    </w:p>
    <w:p w14:paraId="52B07556" w14:textId="77777777" w:rsidR="00E230D4" w:rsidRPr="00831CE7" w:rsidRDefault="00E230D4" w:rsidP="00E230D4">
      <w:pPr>
        <w:ind w:left="-86"/>
        <w:rPr>
          <w:rFonts w:ascii="Segoe UI" w:hAnsi="Segoe UI" w:cs="Segoe UI"/>
          <w:sz w:val="10"/>
          <w:szCs w:val="10"/>
        </w:rPr>
      </w:pP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261"/>
        <w:gridCol w:w="1701"/>
        <w:gridCol w:w="3969"/>
      </w:tblGrid>
      <w:tr w:rsidR="00E230D4" w:rsidRPr="00831CE7" w14:paraId="72A84138" w14:textId="77777777" w:rsidTr="00897680">
        <w:trPr>
          <w:trHeight w:val="213"/>
        </w:trPr>
        <w:tc>
          <w:tcPr>
            <w:tcW w:w="1418" w:type="dxa"/>
          </w:tcPr>
          <w:p w14:paraId="569253E2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Ime in priimek: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46A8F7AB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322A8B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Delo, ki ga opravlja: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E970504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E230D4" w:rsidRPr="00831CE7" w14:paraId="762FDB79" w14:textId="77777777" w:rsidTr="00897680">
        <w:trPr>
          <w:trHeight w:val="213"/>
        </w:trPr>
        <w:tc>
          <w:tcPr>
            <w:tcW w:w="1418" w:type="dxa"/>
          </w:tcPr>
          <w:p w14:paraId="3BDAE839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Telefonska št.: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80B9551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6C309F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e-pošta: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49228B2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2503B49C" w14:textId="77777777" w:rsidR="00E230D4" w:rsidRPr="00831CE7" w:rsidRDefault="00E230D4" w:rsidP="00E230D4">
      <w:pPr>
        <w:ind w:left="3600"/>
        <w:rPr>
          <w:rFonts w:ascii="Segoe UI" w:hAnsi="Segoe UI" w:cs="Segoe UI"/>
          <w:b/>
          <w:szCs w:val="24"/>
        </w:rPr>
      </w:pPr>
    </w:p>
    <w:p w14:paraId="1A347DB2" w14:textId="77777777" w:rsidR="00E230D4" w:rsidRPr="00831CE7" w:rsidRDefault="00E230D4" w:rsidP="00E230D4">
      <w:pPr>
        <w:ind w:left="3600"/>
        <w:rPr>
          <w:rFonts w:ascii="Segoe UI" w:hAnsi="Segoe UI" w:cs="Segoe UI"/>
          <w:b/>
          <w:szCs w:val="24"/>
        </w:rPr>
      </w:pPr>
    </w:p>
    <w:tbl>
      <w:tblPr>
        <w:tblW w:w="10348" w:type="dxa"/>
        <w:tblInd w:w="22" w:type="dxa"/>
        <w:tblLook w:val="01E0" w:firstRow="1" w:lastRow="1" w:firstColumn="1" w:lastColumn="1" w:noHBand="0" w:noVBand="0"/>
      </w:tblPr>
      <w:tblGrid>
        <w:gridCol w:w="3970"/>
        <w:gridCol w:w="3118"/>
        <w:gridCol w:w="3260"/>
      </w:tblGrid>
      <w:tr w:rsidR="00E230D4" w:rsidRPr="00831CE7" w14:paraId="33C2D0E6" w14:textId="77777777" w:rsidTr="00897680"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14:paraId="6AC6D1E7" w14:textId="77777777" w:rsidR="00E230D4" w:rsidRPr="00831CE7" w:rsidRDefault="00E230D4" w:rsidP="00897680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86F8C9E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žig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1A72736D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E230D4" w:rsidRPr="00831CE7" w14:paraId="60E11444" w14:textId="77777777" w:rsidTr="00897680">
        <w:tc>
          <w:tcPr>
            <w:tcW w:w="3970" w:type="dxa"/>
            <w:tcBorders>
              <w:top w:val="single" w:sz="4" w:space="0" w:color="auto"/>
            </w:tcBorders>
            <w:vAlign w:val="center"/>
          </w:tcPr>
          <w:p w14:paraId="53D4D927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Investitor </w:t>
            </w:r>
          </w:p>
        </w:tc>
        <w:tc>
          <w:tcPr>
            <w:tcW w:w="3118" w:type="dxa"/>
            <w:shd w:val="clear" w:color="auto" w:fill="auto"/>
          </w:tcPr>
          <w:p w14:paraId="279B7F97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137A9634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Ime, priimek in podpis odgovorne osebe</w:t>
            </w:r>
          </w:p>
        </w:tc>
      </w:tr>
    </w:tbl>
    <w:p w14:paraId="35D36A91" w14:textId="77777777" w:rsidR="00E230D4" w:rsidRPr="00831CE7" w:rsidRDefault="00E230D4" w:rsidP="00E230D4">
      <w:pPr>
        <w:jc w:val="both"/>
        <w:rPr>
          <w:rFonts w:ascii="Segoe UI" w:hAnsi="Segoe UI" w:cs="Segoe UI"/>
          <w:sz w:val="36"/>
          <w:szCs w:val="36"/>
        </w:rPr>
        <w:sectPr w:rsidR="00E230D4" w:rsidRPr="00831CE7" w:rsidSect="008176A3">
          <w:pgSz w:w="11907" w:h="16840" w:code="9"/>
          <w:pgMar w:top="1701" w:right="709" w:bottom="1418" w:left="709" w:header="340" w:footer="113" w:gutter="284"/>
          <w:cols w:space="708"/>
          <w:titlePg/>
          <w:docGrid w:linePitch="326"/>
        </w:sectPr>
      </w:pPr>
    </w:p>
    <w:tbl>
      <w:tblPr>
        <w:tblStyle w:val="Tabelamrea"/>
        <w:tblpPr w:leftFromText="141" w:rightFromText="141" w:vertAnchor="text" w:horzAnchor="margin" w:tblpXSpec="right" w:tblpY="-34"/>
        <w:tblW w:w="0" w:type="auto"/>
        <w:shd w:val="clear" w:color="auto" w:fill="FFFF66"/>
        <w:tblLook w:val="04A0" w:firstRow="1" w:lastRow="0" w:firstColumn="1" w:lastColumn="0" w:noHBand="0" w:noVBand="1"/>
      </w:tblPr>
      <w:tblGrid>
        <w:gridCol w:w="965"/>
        <w:gridCol w:w="959"/>
      </w:tblGrid>
      <w:tr w:rsidR="00E230D4" w:rsidRPr="000D6D7A" w14:paraId="0AB88827" w14:textId="77777777" w:rsidTr="00897680">
        <w:tc>
          <w:tcPr>
            <w:tcW w:w="965" w:type="dxa"/>
            <w:shd w:val="clear" w:color="auto" w:fill="FFFF66"/>
          </w:tcPr>
          <w:p w14:paraId="0AAC0BCE" w14:textId="7357A8C1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  <w:r w:rsidRPr="000D6D7A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lastRenderedPageBreak/>
              <w:t>TP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4</w:t>
            </w:r>
            <w:r w:rsidRPr="000D6D7A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/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  <w:t>*</w:t>
            </w:r>
          </w:p>
        </w:tc>
        <w:tc>
          <w:tcPr>
            <w:tcW w:w="959" w:type="dxa"/>
            <w:shd w:val="clear" w:color="auto" w:fill="FFFF66"/>
          </w:tcPr>
          <w:p w14:paraId="054D8A1F" w14:textId="77777777" w:rsidR="00E230D4" w:rsidRPr="000D6D7A" w:rsidRDefault="00E230D4" w:rsidP="00897680">
            <w:pPr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</w:rPr>
            </w:pPr>
          </w:p>
        </w:tc>
      </w:tr>
    </w:tbl>
    <w:p w14:paraId="52897EB2" w14:textId="77777777" w:rsidR="00E230D4" w:rsidRPr="00546FA1" w:rsidRDefault="00E230D4" w:rsidP="00E230D4">
      <w:pPr>
        <w:jc w:val="both"/>
        <w:rPr>
          <w:rFonts w:ascii="Segoe UI" w:hAnsi="Segoe UI" w:cs="Segoe UI"/>
          <w:b/>
          <w:color w:val="00B050"/>
          <w:sz w:val="20"/>
        </w:rPr>
      </w:pPr>
    </w:p>
    <w:p w14:paraId="7FCE5D95" w14:textId="5B414DEF" w:rsidR="00E230D4" w:rsidRDefault="00E230D4" w:rsidP="00E230D4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    </w:t>
      </w:r>
      <w:r w:rsidRPr="00CB57A7">
        <w:rPr>
          <w:rFonts w:ascii="Segoe UI" w:hAnsi="Segoe UI" w:cs="Segoe UI"/>
          <w:b/>
          <w:sz w:val="32"/>
          <w:szCs w:val="32"/>
        </w:rPr>
        <w:t>POTRDILO O REFERENCI</w:t>
      </w:r>
      <w:r>
        <w:rPr>
          <w:rFonts w:ascii="Segoe UI" w:hAnsi="Segoe UI" w:cs="Segoe UI"/>
          <w:b/>
          <w:sz w:val="32"/>
          <w:szCs w:val="32"/>
        </w:rPr>
        <w:t xml:space="preserve"> 2</w:t>
      </w:r>
    </w:p>
    <w:p w14:paraId="2AE9250D" w14:textId="77777777" w:rsidR="00E230D4" w:rsidRPr="00330F7A" w:rsidRDefault="00E230D4" w:rsidP="00E230D4">
      <w:pPr>
        <w:jc w:val="center"/>
        <w:rPr>
          <w:rFonts w:ascii="Segoe UI" w:hAnsi="Segoe UI" w:cs="Segoe UI"/>
          <w:b/>
          <w:sz w:val="16"/>
          <w:szCs w:val="16"/>
        </w:rPr>
      </w:pPr>
    </w:p>
    <w:p w14:paraId="4D3F2A61" w14:textId="77777777" w:rsidR="00E230D4" w:rsidRPr="00330F7A" w:rsidRDefault="00E230D4" w:rsidP="00E230D4">
      <w:pPr>
        <w:jc w:val="center"/>
        <w:rPr>
          <w:rFonts w:ascii="Segoe UI" w:hAnsi="Segoe UI" w:cs="Segoe UI"/>
          <w:b/>
          <w:sz w:val="16"/>
          <w:szCs w:val="16"/>
        </w:rPr>
      </w:pPr>
    </w:p>
    <w:p w14:paraId="0B49B018" w14:textId="034ABD49" w:rsidR="00E230D4" w:rsidRPr="00BC5CCE" w:rsidRDefault="00E230D4" w:rsidP="00E230D4">
      <w:pPr>
        <w:ind w:left="720"/>
        <w:jc w:val="center"/>
        <w:rPr>
          <w:rFonts w:ascii="Segoe UI" w:hAnsi="Segoe UI" w:cs="Segoe UI"/>
          <w:sz w:val="18"/>
          <w:szCs w:val="18"/>
        </w:rPr>
      </w:pPr>
      <w:r w:rsidRPr="00BC5CCE">
        <w:rPr>
          <w:rFonts w:ascii="Segoe UI" w:hAnsi="Segoe UI" w:cs="Segoe UI"/>
          <w:sz w:val="18"/>
          <w:szCs w:val="18"/>
        </w:rPr>
        <w:t xml:space="preserve">Ponudnik predloži  izpolnjena in potrjena referenčna potrdila. Pri tem mora ustrezno označiti dokazila (potrdila), </w:t>
      </w:r>
      <w:r w:rsidR="006F7C0B">
        <w:rPr>
          <w:rFonts w:ascii="Segoe UI" w:hAnsi="Segoe UI" w:cs="Segoe UI"/>
          <w:sz w:val="18"/>
          <w:szCs w:val="18"/>
        </w:rPr>
        <w:t>1</w:t>
      </w:r>
      <w:r w:rsidRPr="00BC5CCE">
        <w:rPr>
          <w:rFonts w:ascii="Segoe UI" w:hAnsi="Segoe UI" w:cs="Segoe UI"/>
          <w:sz w:val="18"/>
          <w:szCs w:val="18"/>
        </w:rPr>
        <w:t>TP4.</w:t>
      </w:r>
    </w:p>
    <w:p w14:paraId="24F54EEE" w14:textId="77777777" w:rsidR="00E230D4" w:rsidRPr="00BC5CCE" w:rsidRDefault="00E230D4" w:rsidP="00E230D4">
      <w:pPr>
        <w:ind w:left="3600"/>
        <w:rPr>
          <w:rFonts w:ascii="Segoe UI" w:hAnsi="Segoe UI" w:cs="Segoe UI"/>
          <w:b/>
          <w:sz w:val="20"/>
        </w:rPr>
      </w:pPr>
    </w:p>
    <w:p w14:paraId="71E1BB80" w14:textId="77777777" w:rsidR="00E230D4" w:rsidRPr="00831CE7" w:rsidRDefault="00E230D4" w:rsidP="00E230D4">
      <w:pPr>
        <w:jc w:val="center"/>
        <w:rPr>
          <w:rFonts w:ascii="Segoe UI" w:hAnsi="Segoe UI" w:cs="Segoe UI"/>
          <w:b/>
          <w:sz w:val="16"/>
          <w:szCs w:val="16"/>
        </w:rPr>
      </w:pPr>
      <w:r w:rsidRPr="00831CE7">
        <w:rPr>
          <w:rFonts w:ascii="Segoe UI" w:hAnsi="Segoe UI" w:cs="Segoe UI"/>
          <w:b/>
          <w:sz w:val="16"/>
          <w:szCs w:val="16"/>
        </w:rPr>
        <w:t>Potrdilo je namenjeno dokazovanju izkušenj in referenc ponudnika (izvajalca) v okviru javnega naročila Pošte Slovenije, d.o.o.</w:t>
      </w:r>
    </w:p>
    <w:p w14:paraId="7BE322CB" w14:textId="77777777" w:rsidR="00E230D4" w:rsidRPr="00BC5CCE" w:rsidRDefault="00E230D4" w:rsidP="00E230D4">
      <w:pPr>
        <w:ind w:left="3600"/>
        <w:rPr>
          <w:rFonts w:ascii="Segoe UI" w:hAnsi="Segoe UI" w:cs="Segoe UI"/>
          <w:sz w:val="20"/>
        </w:rPr>
      </w:pP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364"/>
      </w:tblGrid>
      <w:tr w:rsidR="00E230D4" w:rsidRPr="00831CE7" w14:paraId="6ABC07AA" w14:textId="77777777" w:rsidTr="00897680">
        <w:tc>
          <w:tcPr>
            <w:tcW w:w="1985" w:type="dxa"/>
          </w:tcPr>
          <w:p w14:paraId="53BACB58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Investitor:*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4017C3B7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2C31539B" w14:textId="77777777" w:rsidTr="00897680">
        <w:tc>
          <w:tcPr>
            <w:tcW w:w="1985" w:type="dxa"/>
          </w:tcPr>
          <w:p w14:paraId="4A7EE9D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Naslov: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01DD91DC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14A410EA" w14:textId="77777777" w:rsidTr="00897680">
        <w:tc>
          <w:tcPr>
            <w:tcW w:w="1985" w:type="dxa"/>
          </w:tcPr>
          <w:p w14:paraId="7B611B0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Pošta in kraj: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5755E0F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529A8C9" w14:textId="77777777" w:rsidR="00E230D4" w:rsidRPr="00BC5CCE" w:rsidRDefault="00E230D4" w:rsidP="00E230D4">
      <w:pPr>
        <w:ind w:left="-86"/>
        <w:rPr>
          <w:rFonts w:ascii="Segoe UI" w:hAnsi="Segoe UI" w:cs="Segoe UI"/>
          <w:sz w:val="14"/>
          <w:szCs w:val="14"/>
        </w:rPr>
      </w:pPr>
      <w:r w:rsidRPr="00BC5CCE">
        <w:rPr>
          <w:rFonts w:ascii="Segoe UI" w:hAnsi="Segoe UI" w:cs="Segoe UI"/>
          <w:sz w:val="14"/>
          <w:szCs w:val="14"/>
        </w:rPr>
        <w:t>*podjetje, ki potrjuje in daje referenco o uspešno opravljenem delu</w:t>
      </w:r>
    </w:p>
    <w:p w14:paraId="5A3D27AC" w14:textId="77777777" w:rsidR="00E230D4" w:rsidRPr="00831CE7" w:rsidRDefault="00E230D4" w:rsidP="00E230D4">
      <w:pPr>
        <w:ind w:left="-86"/>
        <w:rPr>
          <w:rFonts w:ascii="Segoe UI" w:hAnsi="Segoe UI" w:cs="Segoe UI"/>
          <w:sz w:val="12"/>
          <w:szCs w:val="12"/>
        </w:rPr>
      </w:pPr>
    </w:p>
    <w:p w14:paraId="7727C6AD" w14:textId="77777777" w:rsidR="00E230D4" w:rsidRPr="00831CE7" w:rsidRDefault="00E230D4" w:rsidP="00E230D4">
      <w:pPr>
        <w:ind w:left="-86"/>
        <w:jc w:val="center"/>
        <w:rPr>
          <w:rFonts w:ascii="Segoe UI" w:hAnsi="Segoe UI" w:cs="Segoe UI"/>
          <w:b/>
          <w:sz w:val="22"/>
          <w:szCs w:val="22"/>
        </w:rPr>
      </w:pPr>
      <w:r w:rsidRPr="00831CE7">
        <w:rPr>
          <w:rFonts w:ascii="Segoe UI" w:hAnsi="Segoe UI" w:cs="Segoe UI"/>
          <w:b/>
          <w:sz w:val="22"/>
          <w:szCs w:val="22"/>
        </w:rPr>
        <w:t>potrjuje, da je izvajalec</w:t>
      </w:r>
    </w:p>
    <w:p w14:paraId="4BFDC8D8" w14:textId="77777777" w:rsidR="00E230D4" w:rsidRPr="00831CE7" w:rsidRDefault="00E230D4" w:rsidP="00E230D4">
      <w:pPr>
        <w:rPr>
          <w:rFonts w:ascii="Segoe UI" w:hAnsi="Segoe UI" w:cs="Segoe UI"/>
          <w:b/>
          <w:sz w:val="16"/>
          <w:szCs w:val="16"/>
        </w:rPr>
      </w:pPr>
    </w:p>
    <w:p w14:paraId="620ED2D2" w14:textId="77777777" w:rsidR="00E230D4" w:rsidRPr="00BC5CCE" w:rsidRDefault="00E230D4" w:rsidP="00E230D4">
      <w:pPr>
        <w:ind w:left="-86"/>
        <w:rPr>
          <w:rFonts w:ascii="Segoe UI" w:hAnsi="Segoe UI" w:cs="Segoe UI"/>
          <w:sz w:val="14"/>
          <w:szCs w:val="14"/>
        </w:rPr>
      </w:pPr>
      <w:r w:rsidRPr="00BC5CCE">
        <w:rPr>
          <w:rFonts w:ascii="Segoe UI" w:hAnsi="Segoe UI" w:cs="Segoe UI"/>
          <w:sz w:val="14"/>
          <w:szCs w:val="14"/>
        </w:rPr>
        <w:t>**podjetje, ki nastopa kot ponudnik na razpisu in potrebuje referenco</w:t>
      </w: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364"/>
      </w:tblGrid>
      <w:tr w:rsidR="00E230D4" w:rsidRPr="00831CE7" w14:paraId="2329F0B9" w14:textId="77777777" w:rsidTr="00897680">
        <w:tc>
          <w:tcPr>
            <w:tcW w:w="1985" w:type="dxa"/>
            <w:shd w:val="clear" w:color="auto" w:fill="auto"/>
          </w:tcPr>
          <w:p w14:paraId="6DBA9FA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Izvajalec:**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</w:tcPr>
          <w:p w14:paraId="2B8B899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4B47545C" w14:textId="77777777" w:rsidTr="00897680">
        <w:tc>
          <w:tcPr>
            <w:tcW w:w="1985" w:type="dxa"/>
            <w:shd w:val="clear" w:color="auto" w:fill="auto"/>
          </w:tcPr>
          <w:p w14:paraId="1B04A9A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Naslov: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D00E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1EBEBDD5" w14:textId="77777777" w:rsidTr="00897680">
        <w:tc>
          <w:tcPr>
            <w:tcW w:w="1985" w:type="dxa"/>
            <w:shd w:val="clear" w:color="auto" w:fill="auto"/>
          </w:tcPr>
          <w:p w14:paraId="0A7C361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Pošta in kraj: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2D67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685600F" w14:textId="77777777" w:rsidR="00E230D4" w:rsidRPr="00831CE7" w:rsidRDefault="00E230D4" w:rsidP="00E230D4">
      <w:pPr>
        <w:ind w:left="3600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442" w:type="dxa"/>
        <w:tblInd w:w="22" w:type="dxa"/>
        <w:tblLook w:val="04A0" w:firstRow="1" w:lastRow="0" w:firstColumn="1" w:lastColumn="0" w:noHBand="0" w:noVBand="1"/>
      </w:tblPr>
      <w:tblGrid>
        <w:gridCol w:w="1701"/>
        <w:gridCol w:w="142"/>
        <w:gridCol w:w="1559"/>
        <w:gridCol w:w="1228"/>
        <w:gridCol w:w="939"/>
        <w:gridCol w:w="284"/>
        <w:gridCol w:w="850"/>
        <w:gridCol w:w="992"/>
        <w:gridCol w:w="1236"/>
        <w:gridCol w:w="1511"/>
      </w:tblGrid>
      <w:tr w:rsidR="00E230D4" w:rsidRPr="00831CE7" w14:paraId="62679966" w14:textId="77777777" w:rsidTr="00897680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2E476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za investitorja</w:t>
            </w:r>
          </w:p>
        </w:tc>
        <w:tc>
          <w:tcPr>
            <w:tcW w:w="41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3418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4EC6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po pogodbi št: </w:t>
            </w:r>
          </w:p>
        </w:tc>
        <w:tc>
          <w:tcPr>
            <w:tcW w:w="2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CD1C0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1AD7537B" w14:textId="77777777" w:rsidTr="00897680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74D890" w14:textId="77777777" w:rsidR="00E230D4" w:rsidRPr="00831CE7" w:rsidRDefault="00E230D4" w:rsidP="00897680">
            <w:pPr>
              <w:rPr>
                <w:rFonts w:ascii="Segoe UI" w:hAnsi="Segoe UI" w:cs="Segoe UI"/>
                <w:sz w:val="12"/>
                <w:szCs w:val="12"/>
              </w:rPr>
            </w:pPr>
          </w:p>
        </w:tc>
        <w:tc>
          <w:tcPr>
            <w:tcW w:w="41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4E57B" w14:textId="77777777" w:rsidR="00E230D4" w:rsidRPr="00831CE7" w:rsidRDefault="00E230D4" w:rsidP="00897680">
            <w:pPr>
              <w:ind w:left="-3686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 xml:space="preserve">                                                                                                 (vpisati mesec in leto ali datum zaključka izvedbe del)</w:t>
            </w:r>
          </w:p>
        </w:tc>
        <w:tc>
          <w:tcPr>
            <w:tcW w:w="45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45901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653B56C5" w14:textId="77777777" w:rsidTr="00897680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A6089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z veljavnostjo od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65338" w14:textId="77777777" w:rsidR="00E230D4" w:rsidRPr="00831CE7" w:rsidRDefault="00E230D4" w:rsidP="00897680">
            <w:pPr>
              <w:ind w:left="-2093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50F3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do</w:t>
            </w:r>
          </w:p>
        </w:tc>
        <w:tc>
          <w:tcPr>
            <w:tcW w:w="2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570AA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034B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uspešno izvedel in dokončal projekt:</w:t>
            </w:r>
          </w:p>
        </w:tc>
      </w:tr>
      <w:tr w:rsidR="00E230D4" w:rsidRPr="00831CE7" w14:paraId="6BE343E9" w14:textId="77777777" w:rsidTr="00897680">
        <w:tc>
          <w:tcPr>
            <w:tcW w:w="89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CAD97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A1C5485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s katerim je: </w:t>
            </w:r>
          </w:p>
        </w:tc>
      </w:tr>
      <w:tr w:rsidR="00E230D4" w:rsidRPr="00831CE7" w14:paraId="3F4A8214" w14:textId="77777777" w:rsidTr="00897680">
        <w:trPr>
          <w:trHeight w:val="110"/>
        </w:trPr>
        <w:tc>
          <w:tcPr>
            <w:tcW w:w="89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B13A6F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831CE7">
              <w:rPr>
                <w:rFonts w:ascii="Segoe UI" w:hAnsi="Segoe UI" w:cs="Segoe UI"/>
                <w:sz w:val="12"/>
                <w:szCs w:val="12"/>
              </w:rPr>
              <w:t>(navesti projekt)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21B604F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</w:p>
        </w:tc>
      </w:tr>
      <w:tr w:rsidR="00E230D4" w:rsidRPr="00831CE7" w14:paraId="79F61653" w14:textId="77777777" w:rsidTr="00897680">
        <w:tc>
          <w:tcPr>
            <w:tcW w:w="104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86D08C4" w14:textId="41D0A6EF" w:rsidR="00E230D4" w:rsidRPr="00831CE7" w:rsidRDefault="00E230D4" w:rsidP="00897680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v preteklih petih letih uspešno dobavil vsaj 4 različne tipe periferne opreme v skupni količini vsaj 400 kosov na vsaj 100 različnih lokacijah za istega naročnika</w:t>
            </w:r>
          </w:p>
        </w:tc>
      </w:tr>
      <w:tr w:rsidR="00E230D4" w:rsidRPr="00831CE7" w14:paraId="13597739" w14:textId="77777777" w:rsidTr="00897680">
        <w:tc>
          <w:tcPr>
            <w:tcW w:w="104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0C36729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E230D4" w:rsidRPr="00831CE7" w14:paraId="22E1B1AD" w14:textId="77777777" w:rsidTr="00897680">
        <w:tc>
          <w:tcPr>
            <w:tcW w:w="104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A3F8BC3" w14:textId="77777777" w:rsidR="00E230D4" w:rsidRPr="0076100D" w:rsidRDefault="00E230D4" w:rsidP="00897680">
            <w:pPr>
              <w:rPr>
                <w:rFonts w:ascii="Segoe UI" w:hAnsi="Segoe UI" w:cs="Segoe UI"/>
                <w:i/>
                <w:sz w:val="20"/>
              </w:rPr>
            </w:pPr>
            <w:r w:rsidRPr="0076100D">
              <w:rPr>
                <w:rFonts w:ascii="Segoe UI" w:hAnsi="Segoe UI" w:cs="Segoe UI"/>
                <w:i/>
                <w:sz w:val="20"/>
              </w:rPr>
              <w:t>Prosimo obkrožite oz. dopišete za katere tipe periferne opreme se podaja potrdilo.</w:t>
            </w:r>
          </w:p>
        </w:tc>
      </w:tr>
      <w:tr w:rsidR="00E230D4" w:rsidRPr="00831CE7" w14:paraId="47C203CE" w14:textId="77777777" w:rsidTr="00897680">
        <w:tc>
          <w:tcPr>
            <w:tcW w:w="104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769FAA9" w14:textId="7D645354" w:rsidR="00E230D4" w:rsidRPr="00831CE7" w:rsidRDefault="00330F7A" w:rsidP="00330F7A">
            <w:pPr>
              <w:jc w:val="both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(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DELOVNA POSTAJA,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PRENOSNI RAČUNALNIK,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LASERSKI TISKALNIK, TERMIČNI TISKALNIK,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TISKALNIK ZA POTRJEVANJE DOKUMENTOV,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>TISKALNIK NALEPK ČRTNE KODE, TISKALNIK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 TERMIČNI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,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TISKALNIK MOBILNI,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ČITALEC ČRTNE KODE, BREZŽIČNI ČITALEC ČRTNE KODE,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BREZŽIČNI PRENOSNI TERMINAL, POTRJEVALEC </w:t>
            </w:r>
            <w:r w:rsidRPr="00BC5CCE">
              <w:rPr>
                <w:rFonts w:ascii="Segoe UI" w:hAnsi="Segoe UI" w:cs="Segoe UI"/>
                <w:b/>
                <w:sz w:val="22"/>
                <w:szCs w:val="22"/>
              </w:rPr>
              <w:t xml:space="preserve">DOKUMENTOV, TEHTNICA, 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>MONITOR</w:t>
            </w:r>
            <w:r w:rsidR="00E230D4">
              <w:rPr>
                <w:rFonts w:ascii="Segoe UI" w:hAnsi="Segoe UI" w:cs="Segoe UI"/>
                <w:b/>
                <w:sz w:val="22"/>
                <w:szCs w:val="22"/>
              </w:rPr>
              <w:t>)</w:t>
            </w:r>
            <w:r w:rsidR="0076100D" w:rsidRPr="0076100D">
              <w:rPr>
                <w:rFonts w:ascii="Segoe UI" w:hAnsi="Segoe UI" w:cs="Segoe UI"/>
                <w:b/>
                <w:sz w:val="22"/>
                <w:szCs w:val="22"/>
              </w:rPr>
              <w:t>,</w:t>
            </w:r>
            <w:r w:rsidR="00E230D4">
              <w:rPr>
                <w:rFonts w:ascii="Segoe UI" w:hAnsi="Segoe UI" w:cs="Segoe UI"/>
                <w:b/>
                <w:sz w:val="22"/>
                <w:szCs w:val="22"/>
              </w:rPr>
              <w:t xml:space="preserve"> IN …</w:t>
            </w:r>
          </w:p>
        </w:tc>
      </w:tr>
      <w:tr w:rsidR="00E230D4" w:rsidRPr="00831CE7" w14:paraId="47207A50" w14:textId="77777777" w:rsidTr="00897680">
        <w:tc>
          <w:tcPr>
            <w:tcW w:w="104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8CA94" w14:textId="77777777" w:rsidR="00E230D4" w:rsidRPr="000D6D7A" w:rsidRDefault="00E230D4" w:rsidP="00897680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E230D4" w:rsidRPr="00831CE7" w14:paraId="171814A1" w14:textId="77777777" w:rsidTr="00897680">
        <w:tc>
          <w:tcPr>
            <w:tcW w:w="55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1344A" w14:textId="2F6B48B2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v o</w:t>
            </w:r>
            <w:r w:rsidR="00330F7A">
              <w:rPr>
                <w:rFonts w:ascii="Segoe UI" w:hAnsi="Segoe UI" w:cs="Segoe UI"/>
                <w:sz w:val="22"/>
                <w:szCs w:val="22"/>
              </w:rPr>
              <w:t xml:space="preserve">kviru tega projekta je izvedel 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tudi naslednja dela: </w:t>
            </w:r>
          </w:p>
        </w:tc>
        <w:tc>
          <w:tcPr>
            <w:tcW w:w="487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FE3EE" w14:textId="77777777" w:rsidR="00E230D4" w:rsidRPr="00831CE7" w:rsidRDefault="00E230D4" w:rsidP="0089768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30D4" w:rsidRPr="00831CE7" w14:paraId="449E643F" w14:textId="77777777" w:rsidTr="00897680">
        <w:tc>
          <w:tcPr>
            <w:tcW w:w="104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C1F03" w14:textId="77777777" w:rsidR="00E230D4" w:rsidRPr="00831CE7" w:rsidRDefault="00E230D4" w:rsidP="00897680">
            <w:pPr>
              <w:rPr>
                <w:rFonts w:ascii="Segoe UI" w:hAnsi="Segoe UI" w:cs="Segoe UI"/>
              </w:rPr>
            </w:pPr>
          </w:p>
        </w:tc>
      </w:tr>
      <w:tr w:rsidR="00E230D4" w:rsidRPr="00831CE7" w14:paraId="2CCD1E7C" w14:textId="77777777" w:rsidTr="00897680">
        <w:tc>
          <w:tcPr>
            <w:tcW w:w="104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89A89" w14:textId="77777777" w:rsidR="00E230D4" w:rsidRPr="00831CE7" w:rsidRDefault="00E230D4" w:rsidP="00897680">
            <w:pPr>
              <w:rPr>
                <w:rFonts w:ascii="Segoe UI" w:hAnsi="Segoe UI" w:cs="Segoe UI"/>
              </w:rPr>
            </w:pPr>
          </w:p>
        </w:tc>
      </w:tr>
    </w:tbl>
    <w:p w14:paraId="54175509" w14:textId="77777777" w:rsidR="00E230D4" w:rsidRPr="00831CE7" w:rsidRDefault="00E230D4" w:rsidP="00E230D4">
      <w:pPr>
        <w:ind w:left="-86"/>
        <w:rPr>
          <w:rFonts w:ascii="Segoe UI" w:hAnsi="Segoe UI" w:cs="Segoe UI"/>
          <w:sz w:val="16"/>
          <w:szCs w:val="16"/>
        </w:rPr>
      </w:pPr>
    </w:p>
    <w:p w14:paraId="1E2619E1" w14:textId="77777777" w:rsidR="00E230D4" w:rsidRPr="00831CE7" w:rsidRDefault="00E230D4" w:rsidP="00E230D4">
      <w:pPr>
        <w:ind w:left="-86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Kontaktna oseba za preverjanje te reference pri investitorju je: </w:t>
      </w:r>
    </w:p>
    <w:p w14:paraId="36BB9DE3" w14:textId="77777777" w:rsidR="00E230D4" w:rsidRPr="00831CE7" w:rsidRDefault="00E230D4" w:rsidP="00E230D4">
      <w:pPr>
        <w:ind w:left="-86"/>
        <w:rPr>
          <w:rFonts w:ascii="Segoe UI" w:hAnsi="Segoe UI" w:cs="Segoe UI"/>
          <w:sz w:val="10"/>
          <w:szCs w:val="10"/>
        </w:rPr>
      </w:pPr>
    </w:p>
    <w:tbl>
      <w:tblPr>
        <w:tblStyle w:val="Tabelamrea"/>
        <w:tblW w:w="10349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261"/>
        <w:gridCol w:w="1701"/>
        <w:gridCol w:w="3969"/>
      </w:tblGrid>
      <w:tr w:rsidR="00E230D4" w:rsidRPr="00831CE7" w14:paraId="55AB8ADF" w14:textId="77777777" w:rsidTr="00897680">
        <w:trPr>
          <w:trHeight w:val="213"/>
        </w:trPr>
        <w:tc>
          <w:tcPr>
            <w:tcW w:w="1418" w:type="dxa"/>
          </w:tcPr>
          <w:p w14:paraId="56A4DC70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Ime in priimek: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0DA99FC3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62C4F8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Delo, ki ga opravlja: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B2B42B9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E230D4" w:rsidRPr="00831CE7" w14:paraId="5F54C4FA" w14:textId="77777777" w:rsidTr="00897680">
        <w:trPr>
          <w:trHeight w:val="213"/>
        </w:trPr>
        <w:tc>
          <w:tcPr>
            <w:tcW w:w="1418" w:type="dxa"/>
          </w:tcPr>
          <w:p w14:paraId="30FB7AC8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Telefonska št.: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AA22878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F746F3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e-pošta: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E69E3CC" w14:textId="77777777" w:rsidR="00E230D4" w:rsidRPr="00831CE7" w:rsidRDefault="00E230D4" w:rsidP="00897680">
            <w:pPr>
              <w:spacing w:line="360" w:lineRule="auto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521589AE" w14:textId="77777777" w:rsidR="00E230D4" w:rsidRPr="00831CE7" w:rsidRDefault="00E230D4" w:rsidP="00E230D4">
      <w:pPr>
        <w:rPr>
          <w:rFonts w:ascii="Segoe UI" w:hAnsi="Segoe UI" w:cs="Segoe UI"/>
          <w:b/>
          <w:szCs w:val="24"/>
        </w:rPr>
      </w:pPr>
    </w:p>
    <w:tbl>
      <w:tblPr>
        <w:tblW w:w="10348" w:type="dxa"/>
        <w:tblInd w:w="22" w:type="dxa"/>
        <w:tblLook w:val="01E0" w:firstRow="1" w:lastRow="1" w:firstColumn="1" w:lastColumn="1" w:noHBand="0" w:noVBand="0"/>
      </w:tblPr>
      <w:tblGrid>
        <w:gridCol w:w="3970"/>
        <w:gridCol w:w="3118"/>
        <w:gridCol w:w="3260"/>
      </w:tblGrid>
      <w:tr w:rsidR="00E230D4" w:rsidRPr="00831CE7" w14:paraId="49FDF965" w14:textId="77777777" w:rsidTr="00897680"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14:paraId="1F4FB067" w14:textId="77777777" w:rsidR="00E230D4" w:rsidRPr="00831CE7" w:rsidRDefault="00E230D4" w:rsidP="00897680">
            <w:pPr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F2F313D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žig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6080D87C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E230D4" w:rsidRPr="00831CE7" w14:paraId="2B92EF3E" w14:textId="77777777" w:rsidTr="00897680">
        <w:tc>
          <w:tcPr>
            <w:tcW w:w="3970" w:type="dxa"/>
            <w:tcBorders>
              <w:top w:val="single" w:sz="4" w:space="0" w:color="auto"/>
            </w:tcBorders>
            <w:vAlign w:val="center"/>
          </w:tcPr>
          <w:p w14:paraId="2F556432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Investitor </w:t>
            </w:r>
          </w:p>
        </w:tc>
        <w:tc>
          <w:tcPr>
            <w:tcW w:w="3118" w:type="dxa"/>
            <w:shd w:val="clear" w:color="auto" w:fill="auto"/>
          </w:tcPr>
          <w:p w14:paraId="79F19718" w14:textId="77777777" w:rsidR="00E230D4" w:rsidRPr="00831CE7" w:rsidRDefault="00E230D4" w:rsidP="00897680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443E781E" w14:textId="77777777" w:rsidR="00E230D4" w:rsidRPr="00831CE7" w:rsidRDefault="00E230D4" w:rsidP="00897680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831CE7">
              <w:rPr>
                <w:rFonts w:ascii="Segoe UI" w:hAnsi="Segoe UI" w:cs="Segoe UI"/>
                <w:sz w:val="14"/>
                <w:szCs w:val="14"/>
              </w:rPr>
              <w:t>Ime, priimek in podpis odgovorne osebe</w:t>
            </w:r>
          </w:p>
        </w:tc>
      </w:tr>
    </w:tbl>
    <w:p w14:paraId="3EF0D6EB" w14:textId="77777777" w:rsidR="00E230D4" w:rsidRDefault="00E230D4" w:rsidP="00E230D4">
      <w:pPr>
        <w:tabs>
          <w:tab w:val="left" w:pos="8205"/>
        </w:tabs>
        <w:jc w:val="both"/>
        <w:rPr>
          <w:rFonts w:ascii="Segoe UI" w:hAnsi="Segoe UI" w:cs="Segoe UI"/>
          <w:sz w:val="16"/>
          <w:szCs w:val="16"/>
        </w:rPr>
      </w:pPr>
    </w:p>
    <w:p w14:paraId="3871D475" w14:textId="77777777" w:rsidR="00E230D4" w:rsidRDefault="00E230D4" w:rsidP="00E230D4">
      <w:pPr>
        <w:tabs>
          <w:tab w:val="left" w:pos="8205"/>
        </w:tabs>
        <w:jc w:val="both"/>
        <w:rPr>
          <w:rFonts w:ascii="Segoe UI" w:hAnsi="Segoe UI" w:cs="Segoe UI"/>
          <w:sz w:val="16"/>
          <w:szCs w:val="16"/>
        </w:rPr>
      </w:pPr>
    </w:p>
    <w:p w14:paraId="01F0533E" w14:textId="77777777" w:rsidR="00E230D4" w:rsidRDefault="00E230D4" w:rsidP="00E230D4">
      <w:pPr>
        <w:tabs>
          <w:tab w:val="left" w:pos="8205"/>
        </w:tabs>
        <w:jc w:val="both"/>
        <w:rPr>
          <w:rFonts w:ascii="Segoe UI" w:hAnsi="Segoe UI" w:cs="Segoe UI"/>
          <w:sz w:val="16"/>
          <w:szCs w:val="16"/>
        </w:rPr>
      </w:pPr>
    </w:p>
    <w:p w14:paraId="550A9F5E" w14:textId="77777777" w:rsidR="001035AB" w:rsidRPr="00BC5CCE" w:rsidRDefault="001035AB" w:rsidP="002043EA">
      <w:pPr>
        <w:jc w:val="both"/>
        <w:rPr>
          <w:rFonts w:ascii="Segoe UI" w:hAnsi="Segoe UI" w:cs="Segoe UI"/>
          <w:sz w:val="16"/>
          <w:szCs w:val="16"/>
        </w:rPr>
      </w:pPr>
    </w:p>
    <w:sectPr w:rsidR="001035AB" w:rsidRPr="00BC5CCE" w:rsidSect="00E230D4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701" w:right="709" w:bottom="1418" w:left="709" w:header="340" w:footer="113" w:gutter="284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569D" w14:textId="77777777" w:rsidR="008E5567" w:rsidRDefault="008E5567" w:rsidP="004B5EBF">
      <w:r>
        <w:separator/>
      </w:r>
    </w:p>
  </w:endnote>
  <w:endnote w:type="continuationSeparator" w:id="0">
    <w:p w14:paraId="274C0626" w14:textId="77777777" w:rsidR="008E5567" w:rsidRDefault="008E5567" w:rsidP="004B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128D" w14:textId="77777777" w:rsidR="00E230D4" w:rsidRDefault="00E230D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D9C99BF" w14:textId="77777777" w:rsidR="00E230D4" w:rsidRDefault="00E230D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E022" w14:textId="60FA1D46" w:rsidR="00E230D4" w:rsidRPr="00EC4F6F" w:rsidRDefault="00E230D4">
    <w:pPr>
      <w:pStyle w:val="Noga"/>
      <w:framePr w:wrap="around" w:vAnchor="text" w:hAnchor="margin" w:xAlign="right" w:y="1"/>
      <w:rPr>
        <w:rStyle w:val="tevilkastrani"/>
        <w:rFonts w:ascii="Segoe UI" w:hAnsi="Segoe UI" w:cs="Segoe UI"/>
        <w:sz w:val="16"/>
        <w:szCs w:val="16"/>
      </w:rPr>
    </w:pPr>
    <w:r w:rsidRPr="00EC4F6F">
      <w:rPr>
        <w:rStyle w:val="tevilkastrani"/>
        <w:rFonts w:ascii="Segoe UI" w:hAnsi="Segoe UI" w:cs="Segoe UI"/>
        <w:sz w:val="16"/>
        <w:szCs w:val="16"/>
      </w:rPr>
      <w:fldChar w:fldCharType="begin"/>
    </w:r>
    <w:r w:rsidRPr="00EC4F6F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EC4F6F">
      <w:rPr>
        <w:rStyle w:val="tevilkastrani"/>
        <w:rFonts w:ascii="Segoe UI" w:hAnsi="Segoe UI" w:cs="Segoe UI"/>
        <w:sz w:val="16"/>
        <w:szCs w:val="16"/>
      </w:rPr>
      <w:fldChar w:fldCharType="separate"/>
    </w:r>
    <w:r w:rsidR="00A7710B">
      <w:rPr>
        <w:rStyle w:val="tevilkastrani"/>
        <w:rFonts w:ascii="Segoe UI" w:hAnsi="Segoe UI" w:cs="Segoe UI"/>
        <w:noProof/>
        <w:sz w:val="16"/>
        <w:szCs w:val="16"/>
      </w:rPr>
      <w:t>4</w:t>
    </w:r>
    <w:r w:rsidRPr="00EC4F6F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1AED36C5" w14:textId="77777777" w:rsidR="00E230D4" w:rsidRDefault="00E230D4">
    <w:pPr>
      <w:pStyle w:val="Noga"/>
      <w:ind w:right="360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92032" behindDoc="0" locked="1" layoutInCell="0" allowOverlap="1" wp14:anchorId="29F95137" wp14:editId="5CAD862B">
              <wp:simplePos x="0" y="0"/>
              <wp:positionH relativeFrom="page">
                <wp:posOffset>457200</wp:posOffset>
              </wp:positionH>
              <wp:positionV relativeFrom="page">
                <wp:posOffset>10248900</wp:posOffset>
              </wp:positionV>
              <wp:extent cx="6858000" cy="635"/>
              <wp:effectExtent l="0" t="0" r="0" b="0"/>
              <wp:wrapNone/>
              <wp:docPr id="37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808D0" id="Line 1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807pt" to="8in,8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42274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p w14:paraId="14D236A7" w14:textId="2D9D48C4" w:rsidR="00E230D4" w:rsidRPr="001B1661" w:rsidRDefault="00E230D4">
        <w:pPr>
          <w:pStyle w:val="Noga"/>
          <w:jc w:val="right"/>
          <w:rPr>
            <w:rFonts w:ascii="Segoe UI" w:hAnsi="Segoe UI" w:cs="Segoe UI"/>
            <w:sz w:val="20"/>
          </w:rPr>
        </w:pPr>
        <w:r w:rsidRPr="001B1661">
          <w:rPr>
            <w:rFonts w:ascii="Segoe UI" w:hAnsi="Segoe UI" w:cs="Segoe UI"/>
            <w:sz w:val="20"/>
          </w:rPr>
          <w:fldChar w:fldCharType="begin"/>
        </w:r>
        <w:r w:rsidRPr="001B1661">
          <w:rPr>
            <w:rFonts w:ascii="Segoe UI" w:hAnsi="Segoe UI" w:cs="Segoe UI"/>
            <w:sz w:val="20"/>
          </w:rPr>
          <w:instrText>PAGE   \* MERGEFORMAT</w:instrText>
        </w:r>
        <w:r w:rsidRPr="001B1661">
          <w:rPr>
            <w:rFonts w:ascii="Segoe UI" w:hAnsi="Segoe UI" w:cs="Segoe UI"/>
            <w:sz w:val="20"/>
          </w:rPr>
          <w:fldChar w:fldCharType="separate"/>
        </w:r>
        <w:r w:rsidR="00A7710B">
          <w:rPr>
            <w:rFonts w:ascii="Segoe UI" w:hAnsi="Segoe UI" w:cs="Segoe UI"/>
            <w:noProof/>
            <w:sz w:val="20"/>
          </w:rPr>
          <w:t>3</w:t>
        </w:r>
        <w:r w:rsidRPr="001B1661">
          <w:rPr>
            <w:rFonts w:ascii="Segoe UI" w:hAnsi="Segoe UI" w:cs="Segoe UI"/>
            <w:sz w:val="20"/>
          </w:rPr>
          <w:fldChar w:fldCharType="end"/>
        </w:r>
      </w:p>
    </w:sdtContent>
  </w:sdt>
  <w:p w14:paraId="5F87609C" w14:textId="77777777" w:rsidR="00E230D4" w:rsidRPr="001B1661" w:rsidRDefault="00E230D4" w:rsidP="00A55DFE">
    <w:pPr>
      <w:pStyle w:val="Noga"/>
      <w:tabs>
        <w:tab w:val="center" w:pos="4395"/>
      </w:tabs>
      <w:jc w:val="center"/>
      <w:rPr>
        <w:rFonts w:ascii="Segoe UI" w:hAnsi="Segoe UI" w:cs="Segoe UI"/>
        <w:i/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BFBF" w14:textId="77777777" w:rsidR="005579A2" w:rsidRDefault="005579A2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C29DB1B" w14:textId="77777777" w:rsidR="005579A2" w:rsidRDefault="005579A2">
    <w:pPr>
      <w:pStyle w:val="Nog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140D" w14:textId="77777777" w:rsidR="005579A2" w:rsidRPr="00EC4F6F" w:rsidRDefault="005579A2">
    <w:pPr>
      <w:pStyle w:val="Noga"/>
      <w:framePr w:wrap="around" w:vAnchor="text" w:hAnchor="margin" w:xAlign="right" w:y="1"/>
      <w:rPr>
        <w:rStyle w:val="tevilkastrani"/>
        <w:rFonts w:ascii="Segoe UI" w:hAnsi="Segoe UI" w:cs="Segoe UI"/>
        <w:sz w:val="16"/>
        <w:szCs w:val="16"/>
      </w:rPr>
    </w:pPr>
    <w:r w:rsidRPr="00EC4F6F">
      <w:rPr>
        <w:rStyle w:val="tevilkastrani"/>
        <w:rFonts w:ascii="Segoe UI" w:hAnsi="Segoe UI" w:cs="Segoe UI"/>
        <w:sz w:val="16"/>
        <w:szCs w:val="16"/>
      </w:rPr>
      <w:fldChar w:fldCharType="begin"/>
    </w:r>
    <w:r w:rsidRPr="00EC4F6F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EC4F6F">
      <w:rPr>
        <w:rStyle w:val="tevilkastrani"/>
        <w:rFonts w:ascii="Segoe UI" w:hAnsi="Segoe UI" w:cs="Segoe UI"/>
        <w:sz w:val="16"/>
        <w:szCs w:val="16"/>
      </w:rPr>
      <w:fldChar w:fldCharType="separate"/>
    </w:r>
    <w:r w:rsidR="001035AB">
      <w:rPr>
        <w:rStyle w:val="tevilkastrani"/>
        <w:rFonts w:ascii="Segoe UI" w:hAnsi="Segoe UI" w:cs="Segoe UI"/>
        <w:noProof/>
        <w:sz w:val="16"/>
        <w:szCs w:val="16"/>
      </w:rPr>
      <w:t>8</w:t>
    </w:r>
    <w:r w:rsidRPr="00EC4F6F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216125B2" w14:textId="77777777" w:rsidR="005579A2" w:rsidRDefault="005579A2">
    <w:pPr>
      <w:pStyle w:val="Noga"/>
      <w:ind w:right="360"/>
      <w:jc w:val="righ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3360" behindDoc="0" locked="1" layoutInCell="0" allowOverlap="1" wp14:anchorId="4EDF772D" wp14:editId="6DEBDF19">
              <wp:simplePos x="0" y="0"/>
              <wp:positionH relativeFrom="page">
                <wp:posOffset>457200</wp:posOffset>
              </wp:positionH>
              <wp:positionV relativeFrom="page">
                <wp:posOffset>10248900</wp:posOffset>
              </wp:positionV>
              <wp:extent cx="6858000" cy="635"/>
              <wp:effectExtent l="0" t="0" r="0" b="0"/>
              <wp:wrapNone/>
              <wp:docPr id="15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30F7D7" id="Line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807pt" to="8in,8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068725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p w14:paraId="156A0252" w14:textId="12C905CB" w:rsidR="005579A2" w:rsidRPr="001B1661" w:rsidRDefault="005579A2">
        <w:pPr>
          <w:pStyle w:val="Noga"/>
          <w:jc w:val="right"/>
          <w:rPr>
            <w:rFonts w:ascii="Segoe UI" w:hAnsi="Segoe UI" w:cs="Segoe UI"/>
            <w:sz w:val="20"/>
          </w:rPr>
        </w:pPr>
        <w:r w:rsidRPr="001B1661">
          <w:rPr>
            <w:rFonts w:ascii="Segoe UI" w:hAnsi="Segoe UI" w:cs="Segoe UI"/>
            <w:sz w:val="20"/>
          </w:rPr>
          <w:fldChar w:fldCharType="begin"/>
        </w:r>
        <w:r w:rsidRPr="001B1661">
          <w:rPr>
            <w:rFonts w:ascii="Segoe UI" w:hAnsi="Segoe UI" w:cs="Segoe UI"/>
            <w:sz w:val="20"/>
          </w:rPr>
          <w:instrText>PAGE   \* MERGEFORMAT</w:instrText>
        </w:r>
        <w:r w:rsidRPr="001B1661">
          <w:rPr>
            <w:rFonts w:ascii="Segoe UI" w:hAnsi="Segoe UI" w:cs="Segoe UI"/>
            <w:sz w:val="20"/>
          </w:rPr>
          <w:fldChar w:fldCharType="separate"/>
        </w:r>
        <w:r w:rsidR="00A7710B">
          <w:rPr>
            <w:rFonts w:ascii="Segoe UI" w:hAnsi="Segoe UI" w:cs="Segoe UI"/>
            <w:noProof/>
            <w:sz w:val="20"/>
          </w:rPr>
          <w:t>5</w:t>
        </w:r>
        <w:r w:rsidRPr="001B1661">
          <w:rPr>
            <w:rFonts w:ascii="Segoe UI" w:hAnsi="Segoe UI" w:cs="Segoe UI"/>
            <w:sz w:val="20"/>
          </w:rPr>
          <w:fldChar w:fldCharType="end"/>
        </w:r>
      </w:p>
    </w:sdtContent>
  </w:sdt>
  <w:p w14:paraId="1EE7BDF0" w14:textId="77777777" w:rsidR="005579A2" w:rsidRPr="001B1661" w:rsidRDefault="005579A2" w:rsidP="00A55DFE">
    <w:pPr>
      <w:pStyle w:val="Noga"/>
      <w:tabs>
        <w:tab w:val="center" w:pos="4395"/>
      </w:tabs>
      <w:jc w:val="center"/>
      <w:rPr>
        <w:rFonts w:ascii="Segoe UI" w:hAnsi="Segoe UI" w:cs="Segoe UI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44B73" w14:textId="77777777" w:rsidR="008E5567" w:rsidRDefault="008E5567" w:rsidP="004B5EBF">
      <w:r>
        <w:separator/>
      </w:r>
    </w:p>
  </w:footnote>
  <w:footnote w:type="continuationSeparator" w:id="0">
    <w:p w14:paraId="0C51E801" w14:textId="77777777" w:rsidR="008E5567" w:rsidRDefault="008E5567" w:rsidP="004B5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F475F" w14:textId="77777777" w:rsidR="00E230D4" w:rsidRDefault="00E230D4" w:rsidP="00A55DFE">
    <w:pPr>
      <w:ind w:left="1440"/>
      <w:jc w:val="center"/>
    </w:pPr>
    <w:r>
      <w:rPr>
        <w:noProof/>
        <w:lang w:eastAsia="sl-SI"/>
      </w:rPr>
      <w:ptab w:relativeTo="margin" w:alignment="right" w:leader="none"/>
    </w:r>
    <w:r>
      <w:rPr>
        <w:noProof/>
        <w:lang w:eastAsia="sl-SI"/>
      </w:rPr>
      <w:drawing>
        <wp:inline distT="0" distB="0" distL="0" distR="0" wp14:anchorId="15ACDE2D" wp14:editId="23D40FF5">
          <wp:extent cx="1247775" cy="218537"/>
          <wp:effectExtent l="0" t="0" r="0" b="0"/>
          <wp:docPr id="40" name="Slika 40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w:t xml:space="preserve">    </w:t>
    </w:r>
    <w:r w:rsidR="001B20C7">
      <w:object w:dxaOrig="1440" w:dyaOrig="1440" w14:anchorId="1974F8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left:0;text-align:left;margin-left:-320.1pt;margin-top:300.35pt;width:255.75pt;height:182.45pt;z-index:-251622400;mso-position-horizontal-relative:text;mso-position-vertical-relative:text" o:allowincell="f">
          <v:imagedata r:id="rId3" o:title=""/>
        </v:shape>
        <o:OLEObject Type="Embed" ProgID="CorelPhotoPaint.Image.8" ShapeID="_x0000_s2063" DrawAspect="Content" ObjectID="_1721027856" r:id="rId4"/>
      </w:objec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91008" behindDoc="0" locked="1" layoutInCell="0" allowOverlap="1" wp14:anchorId="377D9A06" wp14:editId="688AA56E">
              <wp:simplePos x="0" y="0"/>
              <wp:positionH relativeFrom="page">
                <wp:posOffset>504825</wp:posOffset>
              </wp:positionH>
              <wp:positionV relativeFrom="page">
                <wp:posOffset>571500</wp:posOffset>
              </wp:positionV>
              <wp:extent cx="6858000" cy="635"/>
              <wp:effectExtent l="0" t="0" r="19050" b="37465"/>
              <wp:wrapNone/>
              <wp:docPr id="36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349A25" id="Line 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75pt,45pt" to="579.7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DE5D" w14:textId="77777777" w:rsidR="00E230D4" w:rsidRDefault="00E230D4" w:rsidP="00A55DFE">
    <w:pPr>
      <w:pStyle w:val="Glava"/>
      <w:ind w:firstLine="4820"/>
    </w:pPr>
    <w:r>
      <w:ptab w:relativeTo="margin" w:alignment="left" w:leader="none"/>
    </w:r>
    <w:r>
      <w:ptab w:relativeTo="margin" w:alignment="right" w:leader="none"/>
    </w:r>
    <w:r>
      <w:rPr>
        <w:noProof/>
        <w:lang w:eastAsia="sl-SI"/>
      </w:rPr>
      <w:drawing>
        <wp:inline distT="0" distB="0" distL="0" distR="0" wp14:anchorId="0800FBA3" wp14:editId="28C251CA">
          <wp:extent cx="1247775" cy="218537"/>
          <wp:effectExtent l="0" t="0" r="0" b="0"/>
          <wp:docPr id="41" name="Slika 41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93056" behindDoc="0" locked="1" layoutInCell="0" allowOverlap="1" wp14:anchorId="41C8875A" wp14:editId="44FD60C9">
              <wp:simplePos x="0" y="0"/>
              <wp:positionH relativeFrom="page">
                <wp:posOffset>505460</wp:posOffset>
              </wp:positionH>
              <wp:positionV relativeFrom="page">
                <wp:posOffset>10110470</wp:posOffset>
              </wp:positionV>
              <wp:extent cx="6858000" cy="635"/>
              <wp:effectExtent l="0" t="0" r="0" b="0"/>
              <wp:wrapNone/>
              <wp:docPr id="3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188636" id="Line 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8pt,796.1pt" to="579.8pt,7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89984" behindDoc="0" locked="1" layoutInCell="0" allowOverlap="1" wp14:anchorId="4776D7BC" wp14:editId="353F2389">
              <wp:simplePos x="0" y="0"/>
              <wp:positionH relativeFrom="page">
                <wp:posOffset>466725</wp:posOffset>
              </wp:positionH>
              <wp:positionV relativeFrom="page">
                <wp:posOffset>552450</wp:posOffset>
              </wp:positionV>
              <wp:extent cx="6858000" cy="635"/>
              <wp:effectExtent l="0" t="0" r="0" b="0"/>
              <wp:wrapNone/>
              <wp:docPr id="3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F84BD6" id="Line 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75pt,43.5pt" to="576.7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6UvnwIAAJw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DFC10" w14:textId="77777777" w:rsidR="005579A2" w:rsidRDefault="005579A2" w:rsidP="00A55DFE">
    <w:pPr>
      <w:ind w:left="1440"/>
      <w:jc w:val="center"/>
    </w:pPr>
    <w:r>
      <w:rPr>
        <w:noProof/>
        <w:lang w:eastAsia="sl-SI"/>
      </w:rPr>
      <w:ptab w:relativeTo="margin" w:alignment="right" w:leader="none"/>
    </w:r>
    <w:r w:rsidR="000D6D7A">
      <w:rPr>
        <w:noProof/>
        <w:lang w:eastAsia="sl-SI"/>
      </w:rPr>
      <w:drawing>
        <wp:inline distT="0" distB="0" distL="0" distR="0" wp14:anchorId="5038BECA" wp14:editId="2BFC2466">
          <wp:extent cx="1247775" cy="218537"/>
          <wp:effectExtent l="0" t="0" r="0" b="0"/>
          <wp:docPr id="6" name="Slika 6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w:t xml:space="preserve">    </w:t>
    </w:r>
    <w:r w:rsidR="001B20C7">
      <w:object w:dxaOrig="1440" w:dyaOrig="1440" w14:anchorId="030D2E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-320.1pt;margin-top:300.35pt;width:255.75pt;height:182.45pt;z-index:-251645440;mso-position-horizontal-relative:text;mso-position-vertical-relative:text" o:allowincell="f">
          <v:imagedata r:id="rId3" o:title=""/>
        </v:shape>
        <o:OLEObject Type="Embed" ProgID="CorelPhotoPaint.Image.8" ShapeID="_x0000_s2058" DrawAspect="Content" ObjectID="_1721027857" r:id="rId4"/>
      </w:objec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0" locked="1" layoutInCell="0" allowOverlap="1" wp14:anchorId="2BC94ED5" wp14:editId="64E20B7C">
              <wp:simplePos x="0" y="0"/>
              <wp:positionH relativeFrom="page">
                <wp:posOffset>504825</wp:posOffset>
              </wp:positionH>
              <wp:positionV relativeFrom="page">
                <wp:posOffset>571500</wp:posOffset>
              </wp:positionV>
              <wp:extent cx="6858000" cy="635"/>
              <wp:effectExtent l="0" t="0" r="19050" b="37465"/>
              <wp:wrapNone/>
              <wp:docPr id="14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C80239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75pt,45pt" to="579.7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5831A" w14:textId="77777777" w:rsidR="005579A2" w:rsidRDefault="005579A2" w:rsidP="00A55DFE">
    <w:pPr>
      <w:pStyle w:val="Glava"/>
      <w:ind w:firstLine="4820"/>
    </w:pPr>
    <w:r>
      <w:ptab w:relativeTo="margin" w:alignment="left" w:leader="none"/>
    </w:r>
    <w:r>
      <w:ptab w:relativeTo="margin" w:alignment="right" w:leader="none"/>
    </w:r>
    <w:r w:rsidR="000D6D7A">
      <w:rPr>
        <w:noProof/>
        <w:lang w:eastAsia="sl-SI"/>
      </w:rPr>
      <w:drawing>
        <wp:inline distT="0" distB="0" distL="0" distR="0" wp14:anchorId="0CDAB58D" wp14:editId="3D739241">
          <wp:extent cx="1247775" cy="218537"/>
          <wp:effectExtent l="0" t="0" r="0" b="0"/>
          <wp:docPr id="13" name="Slika 13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5BE8BA7" wp14:editId="4A003672">
              <wp:simplePos x="0" y="0"/>
              <wp:positionH relativeFrom="column">
                <wp:posOffset>-995045</wp:posOffset>
              </wp:positionH>
              <wp:positionV relativeFrom="paragraph">
                <wp:posOffset>1216660</wp:posOffset>
              </wp:positionV>
              <wp:extent cx="4324350" cy="895350"/>
              <wp:effectExtent l="0" t="0" r="0" b="0"/>
              <wp:wrapNone/>
              <wp:docPr id="16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2435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500E5D" id="Rectangle 13" o:spid="_x0000_s1026" style="position:absolute;margin-left:-78.35pt;margin-top:95.8pt;width:340.5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" o:allowincell="f" filled="f" stroked="f"/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71552" behindDoc="0" locked="1" layoutInCell="0" allowOverlap="1" wp14:anchorId="053596C6" wp14:editId="73E5D7DC">
              <wp:simplePos x="0" y="0"/>
              <wp:positionH relativeFrom="page">
                <wp:posOffset>505460</wp:posOffset>
              </wp:positionH>
              <wp:positionV relativeFrom="page">
                <wp:posOffset>10110470</wp:posOffset>
              </wp:positionV>
              <wp:extent cx="6858000" cy="635"/>
              <wp:effectExtent l="0" t="0" r="0" b="0"/>
              <wp:wrapNone/>
              <wp:docPr id="1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86625A" id="Line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.8pt,796.1pt" to="579.8pt,7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5168" behindDoc="0" locked="1" layoutInCell="0" allowOverlap="1" wp14:anchorId="5396FA06" wp14:editId="62028F9F">
              <wp:simplePos x="0" y="0"/>
              <wp:positionH relativeFrom="page">
                <wp:posOffset>466725</wp:posOffset>
              </wp:positionH>
              <wp:positionV relativeFrom="page">
                <wp:posOffset>552450</wp:posOffset>
              </wp:positionV>
              <wp:extent cx="6858000" cy="635"/>
              <wp:effectExtent l="0" t="0" r="0" b="0"/>
              <wp:wrapNone/>
              <wp:docPr id="1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6C47BB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75pt,43.5pt" to="576.7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JYFngIAAJw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" o:allowincell="f" strokeweight=".5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7CB"/>
    <w:multiLevelType w:val="hybridMultilevel"/>
    <w:tmpl w:val="6994D7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7B48"/>
    <w:multiLevelType w:val="hybridMultilevel"/>
    <w:tmpl w:val="B1E659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625E0C"/>
    <w:multiLevelType w:val="hybridMultilevel"/>
    <w:tmpl w:val="7A2C5D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09EE"/>
    <w:multiLevelType w:val="hybridMultilevel"/>
    <w:tmpl w:val="63A427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E7152B"/>
    <w:multiLevelType w:val="hybridMultilevel"/>
    <w:tmpl w:val="82A2EC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4428FB"/>
    <w:multiLevelType w:val="hybridMultilevel"/>
    <w:tmpl w:val="D124D0B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484932"/>
    <w:multiLevelType w:val="hybridMultilevel"/>
    <w:tmpl w:val="320ECA7A"/>
    <w:lvl w:ilvl="0" w:tplc="0424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8694D"/>
    <w:multiLevelType w:val="hybridMultilevel"/>
    <w:tmpl w:val="42A64D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AD5F31"/>
    <w:multiLevelType w:val="hybridMultilevel"/>
    <w:tmpl w:val="F040904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E54C152A">
      <w:start w:val="5"/>
      <w:numFmt w:val="bullet"/>
      <w:lvlText w:val="•"/>
      <w:lvlJc w:val="left"/>
      <w:pPr>
        <w:ind w:left="1440" w:hanging="720"/>
      </w:pPr>
      <w:rPr>
        <w:rFonts w:ascii="Segoe UI" w:eastAsia="Times New Roman" w:hAnsi="Segoe UI" w:cs="Segoe U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82798"/>
    <w:multiLevelType w:val="hybridMultilevel"/>
    <w:tmpl w:val="686C59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E92124"/>
    <w:multiLevelType w:val="multilevel"/>
    <w:tmpl w:val="3AAC6030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A50A0D"/>
    <w:multiLevelType w:val="hybridMultilevel"/>
    <w:tmpl w:val="4EB298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A7887"/>
    <w:multiLevelType w:val="multilevel"/>
    <w:tmpl w:val="3AAC6030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D03AE5"/>
    <w:multiLevelType w:val="multilevel"/>
    <w:tmpl w:val="060C64A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1E54929"/>
    <w:multiLevelType w:val="multilevel"/>
    <w:tmpl w:val="34EE0F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D74238"/>
    <w:multiLevelType w:val="hybridMultilevel"/>
    <w:tmpl w:val="010C97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A11E28"/>
    <w:multiLevelType w:val="multilevel"/>
    <w:tmpl w:val="D4C87A8C"/>
    <w:lvl w:ilvl="0">
      <w:start w:val="1"/>
      <w:numFmt w:val="bullet"/>
      <w:lvlText w:val=""/>
      <w:lvlJc w:val="left"/>
      <w:pPr>
        <w:tabs>
          <w:tab w:val="num" w:pos="-20"/>
        </w:tabs>
        <w:ind w:left="15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20"/>
        </w:tabs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</w:abstractNum>
  <w:abstractNum w:abstractNumId="17" w15:restartNumberingAfterBreak="0">
    <w:nsid w:val="3C4E4586"/>
    <w:multiLevelType w:val="hybridMultilevel"/>
    <w:tmpl w:val="B0D689A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6312FE"/>
    <w:multiLevelType w:val="hybridMultilevel"/>
    <w:tmpl w:val="42008C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D717E"/>
    <w:multiLevelType w:val="hybridMultilevel"/>
    <w:tmpl w:val="D28E204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597A38"/>
    <w:multiLevelType w:val="hybridMultilevel"/>
    <w:tmpl w:val="F2D0D44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708E0"/>
    <w:multiLevelType w:val="hybridMultilevel"/>
    <w:tmpl w:val="214471CE"/>
    <w:lvl w:ilvl="0" w:tplc="58122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01B39"/>
    <w:multiLevelType w:val="hybridMultilevel"/>
    <w:tmpl w:val="44F4CB4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644B6"/>
    <w:multiLevelType w:val="hybridMultilevel"/>
    <w:tmpl w:val="65E6A0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78769A"/>
    <w:multiLevelType w:val="multilevel"/>
    <w:tmpl w:val="34EE0F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AA4B4A"/>
    <w:multiLevelType w:val="hybridMultilevel"/>
    <w:tmpl w:val="124E7B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D42F28"/>
    <w:multiLevelType w:val="multilevel"/>
    <w:tmpl w:val="060C64A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DD344BB"/>
    <w:multiLevelType w:val="hybridMultilevel"/>
    <w:tmpl w:val="010C97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814373"/>
    <w:multiLevelType w:val="hybridMultilevel"/>
    <w:tmpl w:val="791E0F4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81C4884"/>
    <w:multiLevelType w:val="hybridMultilevel"/>
    <w:tmpl w:val="6DFA865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367209"/>
    <w:multiLevelType w:val="multilevel"/>
    <w:tmpl w:val="97E6DEF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23523DC"/>
    <w:multiLevelType w:val="hybridMultilevel"/>
    <w:tmpl w:val="C890C87E"/>
    <w:lvl w:ilvl="0" w:tplc="04240001">
      <w:start w:val="1"/>
      <w:numFmt w:val="bullet"/>
      <w:lvlText w:val=""/>
      <w:lvlJc w:val="left"/>
      <w:pPr>
        <w:ind w:left="-268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33" w15:restartNumberingAfterBreak="0">
    <w:nsid w:val="76B6687A"/>
    <w:multiLevelType w:val="hybridMultilevel"/>
    <w:tmpl w:val="A624437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FD0823"/>
    <w:multiLevelType w:val="multilevel"/>
    <w:tmpl w:val="060C64A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8214B60"/>
    <w:multiLevelType w:val="hybridMultilevel"/>
    <w:tmpl w:val="42A64D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572E6E"/>
    <w:multiLevelType w:val="hybridMultilevel"/>
    <w:tmpl w:val="010C97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664C80"/>
    <w:multiLevelType w:val="hybridMultilevel"/>
    <w:tmpl w:val="010C97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BB0D48"/>
    <w:multiLevelType w:val="multilevel"/>
    <w:tmpl w:val="F91C449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3502754">
    <w:abstractNumId w:val="29"/>
  </w:num>
  <w:num w:numId="2" w16cid:durableId="1310591577">
    <w:abstractNumId w:val="6"/>
  </w:num>
  <w:num w:numId="3" w16cid:durableId="633221301">
    <w:abstractNumId w:val="21"/>
  </w:num>
  <w:num w:numId="4" w16cid:durableId="929048334">
    <w:abstractNumId w:val="32"/>
  </w:num>
  <w:num w:numId="5" w16cid:durableId="1393848063">
    <w:abstractNumId w:val="1"/>
  </w:num>
  <w:num w:numId="6" w16cid:durableId="111025141">
    <w:abstractNumId w:val="25"/>
  </w:num>
  <w:num w:numId="7" w16cid:durableId="1289968652">
    <w:abstractNumId w:val="16"/>
  </w:num>
  <w:num w:numId="8" w16cid:durableId="1939481350">
    <w:abstractNumId w:val="15"/>
  </w:num>
  <w:num w:numId="9" w16cid:durableId="612976382">
    <w:abstractNumId w:val="27"/>
  </w:num>
  <w:num w:numId="10" w16cid:durableId="1291783705">
    <w:abstractNumId w:val="18"/>
  </w:num>
  <w:num w:numId="11" w16cid:durableId="721950851">
    <w:abstractNumId w:val="33"/>
  </w:num>
  <w:num w:numId="12" w16cid:durableId="889615384">
    <w:abstractNumId w:val="4"/>
  </w:num>
  <w:num w:numId="13" w16cid:durableId="1158495048">
    <w:abstractNumId w:val="0"/>
  </w:num>
  <w:num w:numId="14" w16cid:durableId="216943461">
    <w:abstractNumId w:val="37"/>
  </w:num>
  <w:num w:numId="15" w16cid:durableId="1867720147">
    <w:abstractNumId w:val="36"/>
  </w:num>
  <w:num w:numId="16" w16cid:durableId="1292206033">
    <w:abstractNumId w:val="2"/>
  </w:num>
  <w:num w:numId="17" w16cid:durableId="1898973854">
    <w:abstractNumId w:val="23"/>
  </w:num>
  <w:num w:numId="18" w16cid:durableId="1447507079">
    <w:abstractNumId w:val="20"/>
  </w:num>
  <w:num w:numId="19" w16cid:durableId="80374479">
    <w:abstractNumId w:val="8"/>
  </w:num>
  <w:num w:numId="20" w16cid:durableId="58671061">
    <w:abstractNumId w:val="28"/>
  </w:num>
  <w:num w:numId="21" w16cid:durableId="1942487692">
    <w:abstractNumId w:val="19"/>
  </w:num>
  <w:num w:numId="22" w16cid:durableId="2075080650">
    <w:abstractNumId w:val="11"/>
  </w:num>
  <w:num w:numId="23" w16cid:durableId="1182013351">
    <w:abstractNumId w:val="9"/>
  </w:num>
  <w:num w:numId="24" w16cid:durableId="1832746704">
    <w:abstractNumId w:val="10"/>
  </w:num>
  <w:num w:numId="25" w16cid:durableId="76439941">
    <w:abstractNumId w:val="14"/>
  </w:num>
  <w:num w:numId="26" w16cid:durableId="1023701901">
    <w:abstractNumId w:val="24"/>
  </w:num>
  <w:num w:numId="27" w16cid:durableId="1721662743">
    <w:abstractNumId w:val="12"/>
  </w:num>
  <w:num w:numId="28" w16cid:durableId="807819712">
    <w:abstractNumId w:val="38"/>
  </w:num>
  <w:num w:numId="29" w16cid:durableId="951593030">
    <w:abstractNumId w:val="21"/>
  </w:num>
  <w:num w:numId="30" w16cid:durableId="1838184597">
    <w:abstractNumId w:val="6"/>
  </w:num>
  <w:num w:numId="31" w16cid:durableId="269516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898322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8118948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0692259">
    <w:abstractNumId w:val="30"/>
  </w:num>
  <w:num w:numId="35" w16cid:durableId="989869727">
    <w:abstractNumId w:val="7"/>
  </w:num>
  <w:num w:numId="36" w16cid:durableId="395594070">
    <w:abstractNumId w:val="35"/>
  </w:num>
  <w:num w:numId="37" w16cid:durableId="926113235">
    <w:abstractNumId w:val="22"/>
  </w:num>
  <w:num w:numId="38" w16cid:durableId="2098095321">
    <w:abstractNumId w:val="31"/>
  </w:num>
  <w:num w:numId="39" w16cid:durableId="122582187">
    <w:abstractNumId w:val="26"/>
  </w:num>
  <w:num w:numId="40" w16cid:durableId="1024328598">
    <w:abstractNumId w:val="34"/>
  </w:num>
  <w:num w:numId="41" w16cid:durableId="1468745926">
    <w:abstractNumId w:val="17"/>
  </w:num>
  <w:num w:numId="42" w16cid:durableId="2097550270">
    <w:abstractNumId w:val="3"/>
  </w:num>
  <w:num w:numId="43" w16cid:durableId="1818836762">
    <w:abstractNumId w:val="13"/>
  </w:num>
  <w:num w:numId="44" w16cid:durableId="205569348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64" fill="f" fillcolor="white" stroke="f">
      <v:fill color="white" on="f"/>
      <v:stroke on="f"/>
      <o:colormru v:ext="edit" colors="white,#ffc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40D"/>
    <w:rsid w:val="00001FAF"/>
    <w:rsid w:val="00007AA0"/>
    <w:rsid w:val="00013026"/>
    <w:rsid w:val="00015E48"/>
    <w:rsid w:val="00032E1D"/>
    <w:rsid w:val="00034E27"/>
    <w:rsid w:val="0003685F"/>
    <w:rsid w:val="0004147D"/>
    <w:rsid w:val="000474D9"/>
    <w:rsid w:val="000574F8"/>
    <w:rsid w:val="00062D78"/>
    <w:rsid w:val="00064CDC"/>
    <w:rsid w:val="0006584F"/>
    <w:rsid w:val="0006676C"/>
    <w:rsid w:val="00067E8D"/>
    <w:rsid w:val="00070E8F"/>
    <w:rsid w:val="00071ED2"/>
    <w:rsid w:val="000748D1"/>
    <w:rsid w:val="00085F49"/>
    <w:rsid w:val="000905CB"/>
    <w:rsid w:val="00092BD7"/>
    <w:rsid w:val="00093A99"/>
    <w:rsid w:val="000950A0"/>
    <w:rsid w:val="00095892"/>
    <w:rsid w:val="000A1313"/>
    <w:rsid w:val="000A164C"/>
    <w:rsid w:val="000A1A11"/>
    <w:rsid w:val="000B2134"/>
    <w:rsid w:val="000B4A3C"/>
    <w:rsid w:val="000B758D"/>
    <w:rsid w:val="000C1560"/>
    <w:rsid w:val="000C3620"/>
    <w:rsid w:val="000D07BF"/>
    <w:rsid w:val="000D148C"/>
    <w:rsid w:val="000D311D"/>
    <w:rsid w:val="000D3840"/>
    <w:rsid w:val="000D5FB5"/>
    <w:rsid w:val="000D694D"/>
    <w:rsid w:val="000D6D7A"/>
    <w:rsid w:val="000D7344"/>
    <w:rsid w:val="000F2BFF"/>
    <w:rsid w:val="000F4C3A"/>
    <w:rsid w:val="000F6B5E"/>
    <w:rsid w:val="000F7209"/>
    <w:rsid w:val="000F7B1A"/>
    <w:rsid w:val="00100232"/>
    <w:rsid w:val="00100F8D"/>
    <w:rsid w:val="001035AB"/>
    <w:rsid w:val="00106CF0"/>
    <w:rsid w:val="00107017"/>
    <w:rsid w:val="00107031"/>
    <w:rsid w:val="00111780"/>
    <w:rsid w:val="001140DF"/>
    <w:rsid w:val="001255B0"/>
    <w:rsid w:val="0013092D"/>
    <w:rsid w:val="00151C03"/>
    <w:rsid w:val="00160640"/>
    <w:rsid w:val="00160F3D"/>
    <w:rsid w:val="00162DD8"/>
    <w:rsid w:val="00163812"/>
    <w:rsid w:val="00166770"/>
    <w:rsid w:val="00171998"/>
    <w:rsid w:val="00172537"/>
    <w:rsid w:val="0017400D"/>
    <w:rsid w:val="001776BC"/>
    <w:rsid w:val="0018035D"/>
    <w:rsid w:val="00181693"/>
    <w:rsid w:val="00195E12"/>
    <w:rsid w:val="001A242E"/>
    <w:rsid w:val="001A27E7"/>
    <w:rsid w:val="001A680D"/>
    <w:rsid w:val="001A7EB2"/>
    <w:rsid w:val="001B142F"/>
    <w:rsid w:val="001B1661"/>
    <w:rsid w:val="001B20C7"/>
    <w:rsid w:val="001B48C9"/>
    <w:rsid w:val="001B48D6"/>
    <w:rsid w:val="001B5259"/>
    <w:rsid w:val="001C34B7"/>
    <w:rsid w:val="001C3E2E"/>
    <w:rsid w:val="001C4C35"/>
    <w:rsid w:val="001C5EC6"/>
    <w:rsid w:val="001F10F5"/>
    <w:rsid w:val="001F3889"/>
    <w:rsid w:val="00201A81"/>
    <w:rsid w:val="002043EA"/>
    <w:rsid w:val="00212576"/>
    <w:rsid w:val="00213129"/>
    <w:rsid w:val="002151DB"/>
    <w:rsid w:val="00216809"/>
    <w:rsid w:val="0021778C"/>
    <w:rsid w:val="00221BDD"/>
    <w:rsid w:val="0022425C"/>
    <w:rsid w:val="0022436C"/>
    <w:rsid w:val="00225E64"/>
    <w:rsid w:val="0023080A"/>
    <w:rsid w:val="00231EA2"/>
    <w:rsid w:val="00234850"/>
    <w:rsid w:val="00234E21"/>
    <w:rsid w:val="002368F1"/>
    <w:rsid w:val="00237F83"/>
    <w:rsid w:val="00245DCE"/>
    <w:rsid w:val="00247D2E"/>
    <w:rsid w:val="00256631"/>
    <w:rsid w:val="00266138"/>
    <w:rsid w:val="00274D13"/>
    <w:rsid w:val="00276562"/>
    <w:rsid w:val="0027757A"/>
    <w:rsid w:val="0027795E"/>
    <w:rsid w:val="00280BAB"/>
    <w:rsid w:val="002830BC"/>
    <w:rsid w:val="0028791D"/>
    <w:rsid w:val="002924B0"/>
    <w:rsid w:val="002A61B7"/>
    <w:rsid w:val="002B6BE6"/>
    <w:rsid w:val="002C36D2"/>
    <w:rsid w:val="002C6E94"/>
    <w:rsid w:val="002D67A8"/>
    <w:rsid w:val="002E5DC5"/>
    <w:rsid w:val="002F0062"/>
    <w:rsid w:val="002F1CA1"/>
    <w:rsid w:val="002F4368"/>
    <w:rsid w:val="002F55D0"/>
    <w:rsid w:val="002F684F"/>
    <w:rsid w:val="003025B1"/>
    <w:rsid w:val="00303D64"/>
    <w:rsid w:val="00305782"/>
    <w:rsid w:val="00306F9D"/>
    <w:rsid w:val="00311C9E"/>
    <w:rsid w:val="00312B58"/>
    <w:rsid w:val="00313E22"/>
    <w:rsid w:val="003150CE"/>
    <w:rsid w:val="0031656B"/>
    <w:rsid w:val="003276B2"/>
    <w:rsid w:val="00330F7A"/>
    <w:rsid w:val="0033371D"/>
    <w:rsid w:val="00334E6D"/>
    <w:rsid w:val="003431B7"/>
    <w:rsid w:val="00343482"/>
    <w:rsid w:val="00344887"/>
    <w:rsid w:val="00346DD9"/>
    <w:rsid w:val="0035030D"/>
    <w:rsid w:val="003544AA"/>
    <w:rsid w:val="003633BB"/>
    <w:rsid w:val="00366E90"/>
    <w:rsid w:val="00371156"/>
    <w:rsid w:val="00372364"/>
    <w:rsid w:val="00374459"/>
    <w:rsid w:val="00387FC2"/>
    <w:rsid w:val="003921CD"/>
    <w:rsid w:val="0039474C"/>
    <w:rsid w:val="0039633A"/>
    <w:rsid w:val="0039783B"/>
    <w:rsid w:val="00397DF1"/>
    <w:rsid w:val="003A0502"/>
    <w:rsid w:val="003A104C"/>
    <w:rsid w:val="003A4BF1"/>
    <w:rsid w:val="003A64F5"/>
    <w:rsid w:val="003B315E"/>
    <w:rsid w:val="003B36E5"/>
    <w:rsid w:val="003B718C"/>
    <w:rsid w:val="003B75F3"/>
    <w:rsid w:val="003C2842"/>
    <w:rsid w:val="003C6640"/>
    <w:rsid w:val="003C7221"/>
    <w:rsid w:val="003D03CA"/>
    <w:rsid w:val="003D0469"/>
    <w:rsid w:val="003D5428"/>
    <w:rsid w:val="003D6B2B"/>
    <w:rsid w:val="003E341A"/>
    <w:rsid w:val="003F40BD"/>
    <w:rsid w:val="003F4E44"/>
    <w:rsid w:val="003F632D"/>
    <w:rsid w:val="003F6BF3"/>
    <w:rsid w:val="003F72CD"/>
    <w:rsid w:val="004018FD"/>
    <w:rsid w:val="0041012C"/>
    <w:rsid w:val="00412F82"/>
    <w:rsid w:val="00413A0D"/>
    <w:rsid w:val="004349BC"/>
    <w:rsid w:val="004404E5"/>
    <w:rsid w:val="00440636"/>
    <w:rsid w:val="00443363"/>
    <w:rsid w:val="0045071F"/>
    <w:rsid w:val="004515AA"/>
    <w:rsid w:val="00452301"/>
    <w:rsid w:val="004535C2"/>
    <w:rsid w:val="00454D9A"/>
    <w:rsid w:val="0045551A"/>
    <w:rsid w:val="00455E25"/>
    <w:rsid w:val="00457C08"/>
    <w:rsid w:val="0046017F"/>
    <w:rsid w:val="00461E50"/>
    <w:rsid w:val="00464E62"/>
    <w:rsid w:val="00476B4F"/>
    <w:rsid w:val="00487D23"/>
    <w:rsid w:val="00493ED2"/>
    <w:rsid w:val="00497F41"/>
    <w:rsid w:val="004A5832"/>
    <w:rsid w:val="004A646C"/>
    <w:rsid w:val="004B16EC"/>
    <w:rsid w:val="004B1A31"/>
    <w:rsid w:val="004B4577"/>
    <w:rsid w:val="004B5D41"/>
    <w:rsid w:val="004B5EBF"/>
    <w:rsid w:val="004C1EE0"/>
    <w:rsid w:val="004C377D"/>
    <w:rsid w:val="004D240D"/>
    <w:rsid w:val="004D264D"/>
    <w:rsid w:val="004D29F8"/>
    <w:rsid w:val="004D7119"/>
    <w:rsid w:val="004D7364"/>
    <w:rsid w:val="004E193E"/>
    <w:rsid w:val="004E4CFA"/>
    <w:rsid w:val="004E7EA4"/>
    <w:rsid w:val="004F247F"/>
    <w:rsid w:val="004F4695"/>
    <w:rsid w:val="004F7A88"/>
    <w:rsid w:val="005007CD"/>
    <w:rsid w:val="00514A45"/>
    <w:rsid w:val="00514C89"/>
    <w:rsid w:val="0051688D"/>
    <w:rsid w:val="00517F7D"/>
    <w:rsid w:val="005211F7"/>
    <w:rsid w:val="00521399"/>
    <w:rsid w:val="00521E45"/>
    <w:rsid w:val="00527BB9"/>
    <w:rsid w:val="00531602"/>
    <w:rsid w:val="00531B72"/>
    <w:rsid w:val="0053626C"/>
    <w:rsid w:val="005364AC"/>
    <w:rsid w:val="00540EA6"/>
    <w:rsid w:val="0054362A"/>
    <w:rsid w:val="00544482"/>
    <w:rsid w:val="00546FA1"/>
    <w:rsid w:val="0055204E"/>
    <w:rsid w:val="00552A17"/>
    <w:rsid w:val="005546CC"/>
    <w:rsid w:val="005566E9"/>
    <w:rsid w:val="005579A2"/>
    <w:rsid w:val="00557D8F"/>
    <w:rsid w:val="005706B8"/>
    <w:rsid w:val="00572C70"/>
    <w:rsid w:val="005802BE"/>
    <w:rsid w:val="00580807"/>
    <w:rsid w:val="00582A56"/>
    <w:rsid w:val="00585DFD"/>
    <w:rsid w:val="005A34E4"/>
    <w:rsid w:val="005A5F23"/>
    <w:rsid w:val="005A6A60"/>
    <w:rsid w:val="005A7438"/>
    <w:rsid w:val="005B3CE8"/>
    <w:rsid w:val="005B47BD"/>
    <w:rsid w:val="005D12F0"/>
    <w:rsid w:val="005D4766"/>
    <w:rsid w:val="005D638C"/>
    <w:rsid w:val="005E192B"/>
    <w:rsid w:val="005E6965"/>
    <w:rsid w:val="005F3A84"/>
    <w:rsid w:val="005F73AB"/>
    <w:rsid w:val="00600F3E"/>
    <w:rsid w:val="00601473"/>
    <w:rsid w:val="006015F0"/>
    <w:rsid w:val="00603D00"/>
    <w:rsid w:val="00607F8C"/>
    <w:rsid w:val="00611FA0"/>
    <w:rsid w:val="006130F2"/>
    <w:rsid w:val="006134F4"/>
    <w:rsid w:val="006138A0"/>
    <w:rsid w:val="00614A8C"/>
    <w:rsid w:val="006449D1"/>
    <w:rsid w:val="0064527A"/>
    <w:rsid w:val="00653E18"/>
    <w:rsid w:val="0066040F"/>
    <w:rsid w:val="0066058F"/>
    <w:rsid w:val="006729C6"/>
    <w:rsid w:val="00673D1A"/>
    <w:rsid w:val="00677329"/>
    <w:rsid w:val="0068274F"/>
    <w:rsid w:val="00682FDF"/>
    <w:rsid w:val="00683142"/>
    <w:rsid w:val="00683D4A"/>
    <w:rsid w:val="006924E3"/>
    <w:rsid w:val="00692EE1"/>
    <w:rsid w:val="00695414"/>
    <w:rsid w:val="00695874"/>
    <w:rsid w:val="00695C92"/>
    <w:rsid w:val="00696414"/>
    <w:rsid w:val="0069702B"/>
    <w:rsid w:val="006A0CFE"/>
    <w:rsid w:val="006A0E0C"/>
    <w:rsid w:val="006A5DEF"/>
    <w:rsid w:val="006A7414"/>
    <w:rsid w:val="006A796B"/>
    <w:rsid w:val="006B33F3"/>
    <w:rsid w:val="006B6207"/>
    <w:rsid w:val="006B6335"/>
    <w:rsid w:val="006B7248"/>
    <w:rsid w:val="006B7E99"/>
    <w:rsid w:val="006C06C1"/>
    <w:rsid w:val="006C1919"/>
    <w:rsid w:val="006C7210"/>
    <w:rsid w:val="006C7519"/>
    <w:rsid w:val="006D1D9B"/>
    <w:rsid w:val="006D3F09"/>
    <w:rsid w:val="006D60F6"/>
    <w:rsid w:val="006D763F"/>
    <w:rsid w:val="006E05C8"/>
    <w:rsid w:val="006E5F08"/>
    <w:rsid w:val="006F0867"/>
    <w:rsid w:val="006F3494"/>
    <w:rsid w:val="006F6E9D"/>
    <w:rsid w:val="006F7C0B"/>
    <w:rsid w:val="007008CA"/>
    <w:rsid w:val="00700DAE"/>
    <w:rsid w:val="0070516B"/>
    <w:rsid w:val="0070769A"/>
    <w:rsid w:val="007225B9"/>
    <w:rsid w:val="007252C3"/>
    <w:rsid w:val="00731A5B"/>
    <w:rsid w:val="0073262C"/>
    <w:rsid w:val="007339D6"/>
    <w:rsid w:val="00734E87"/>
    <w:rsid w:val="00740FDD"/>
    <w:rsid w:val="0074228C"/>
    <w:rsid w:val="00752C66"/>
    <w:rsid w:val="0076024C"/>
    <w:rsid w:val="00760CF8"/>
    <w:rsid w:val="0076100D"/>
    <w:rsid w:val="00761450"/>
    <w:rsid w:val="00763C69"/>
    <w:rsid w:val="007642C3"/>
    <w:rsid w:val="00764880"/>
    <w:rsid w:val="00770AD0"/>
    <w:rsid w:val="007733EC"/>
    <w:rsid w:val="00786033"/>
    <w:rsid w:val="00791463"/>
    <w:rsid w:val="007921A5"/>
    <w:rsid w:val="00796B18"/>
    <w:rsid w:val="007A1755"/>
    <w:rsid w:val="007A47A1"/>
    <w:rsid w:val="007A512E"/>
    <w:rsid w:val="007B190E"/>
    <w:rsid w:val="007B43BD"/>
    <w:rsid w:val="007B6035"/>
    <w:rsid w:val="007B7F6F"/>
    <w:rsid w:val="007C2E91"/>
    <w:rsid w:val="007C6BA2"/>
    <w:rsid w:val="007C7C73"/>
    <w:rsid w:val="007D2FF6"/>
    <w:rsid w:val="007D35B3"/>
    <w:rsid w:val="007D65B3"/>
    <w:rsid w:val="007E5DB5"/>
    <w:rsid w:val="007F25A8"/>
    <w:rsid w:val="007F584A"/>
    <w:rsid w:val="007F5B26"/>
    <w:rsid w:val="00800081"/>
    <w:rsid w:val="00801659"/>
    <w:rsid w:val="008019EF"/>
    <w:rsid w:val="008038E2"/>
    <w:rsid w:val="00807B4D"/>
    <w:rsid w:val="008152BE"/>
    <w:rsid w:val="008164B9"/>
    <w:rsid w:val="008176A3"/>
    <w:rsid w:val="00822C24"/>
    <w:rsid w:val="008240B9"/>
    <w:rsid w:val="008263AB"/>
    <w:rsid w:val="00831CE7"/>
    <w:rsid w:val="0083298D"/>
    <w:rsid w:val="00835568"/>
    <w:rsid w:val="00835922"/>
    <w:rsid w:val="0083653B"/>
    <w:rsid w:val="008405B0"/>
    <w:rsid w:val="00842B68"/>
    <w:rsid w:val="00847485"/>
    <w:rsid w:val="008474F0"/>
    <w:rsid w:val="008525CC"/>
    <w:rsid w:val="008528D4"/>
    <w:rsid w:val="00853F88"/>
    <w:rsid w:val="00856295"/>
    <w:rsid w:val="0085649E"/>
    <w:rsid w:val="00860D47"/>
    <w:rsid w:val="00863101"/>
    <w:rsid w:val="0086726F"/>
    <w:rsid w:val="00867499"/>
    <w:rsid w:val="00873DE1"/>
    <w:rsid w:val="00874078"/>
    <w:rsid w:val="00881A55"/>
    <w:rsid w:val="00885A58"/>
    <w:rsid w:val="00890065"/>
    <w:rsid w:val="0089073C"/>
    <w:rsid w:val="00892D76"/>
    <w:rsid w:val="00894106"/>
    <w:rsid w:val="008A1FF5"/>
    <w:rsid w:val="008A336F"/>
    <w:rsid w:val="008A5C84"/>
    <w:rsid w:val="008B103C"/>
    <w:rsid w:val="008B2B33"/>
    <w:rsid w:val="008B5CFC"/>
    <w:rsid w:val="008B5E16"/>
    <w:rsid w:val="008C0762"/>
    <w:rsid w:val="008C304B"/>
    <w:rsid w:val="008D6846"/>
    <w:rsid w:val="008E3FCE"/>
    <w:rsid w:val="008E52AF"/>
    <w:rsid w:val="008E5567"/>
    <w:rsid w:val="008E579A"/>
    <w:rsid w:val="008F0DE1"/>
    <w:rsid w:val="008F32D4"/>
    <w:rsid w:val="008F7C5F"/>
    <w:rsid w:val="0090220A"/>
    <w:rsid w:val="00902517"/>
    <w:rsid w:val="00902BEC"/>
    <w:rsid w:val="009036A5"/>
    <w:rsid w:val="009060A9"/>
    <w:rsid w:val="00907B3B"/>
    <w:rsid w:val="00911869"/>
    <w:rsid w:val="00913CF2"/>
    <w:rsid w:val="00926450"/>
    <w:rsid w:val="00926E79"/>
    <w:rsid w:val="00940646"/>
    <w:rsid w:val="00943D71"/>
    <w:rsid w:val="00946D23"/>
    <w:rsid w:val="009518D3"/>
    <w:rsid w:val="009550C5"/>
    <w:rsid w:val="00961BD5"/>
    <w:rsid w:val="00961C85"/>
    <w:rsid w:val="009632BE"/>
    <w:rsid w:val="00964E43"/>
    <w:rsid w:val="00971AFF"/>
    <w:rsid w:val="0098352A"/>
    <w:rsid w:val="00984735"/>
    <w:rsid w:val="00994D14"/>
    <w:rsid w:val="009A06CD"/>
    <w:rsid w:val="009A72D8"/>
    <w:rsid w:val="009A7648"/>
    <w:rsid w:val="009B1B78"/>
    <w:rsid w:val="009B2215"/>
    <w:rsid w:val="009B2D12"/>
    <w:rsid w:val="009B36A4"/>
    <w:rsid w:val="009B76F3"/>
    <w:rsid w:val="009D595F"/>
    <w:rsid w:val="009E0163"/>
    <w:rsid w:val="009E514B"/>
    <w:rsid w:val="009F112B"/>
    <w:rsid w:val="009F7010"/>
    <w:rsid w:val="00A04EC6"/>
    <w:rsid w:val="00A14097"/>
    <w:rsid w:val="00A21DC6"/>
    <w:rsid w:val="00A21F04"/>
    <w:rsid w:val="00A25778"/>
    <w:rsid w:val="00A27517"/>
    <w:rsid w:val="00A32041"/>
    <w:rsid w:val="00A33994"/>
    <w:rsid w:val="00A435C2"/>
    <w:rsid w:val="00A44FD3"/>
    <w:rsid w:val="00A46483"/>
    <w:rsid w:val="00A52292"/>
    <w:rsid w:val="00A52A8D"/>
    <w:rsid w:val="00A52DF2"/>
    <w:rsid w:val="00A55212"/>
    <w:rsid w:val="00A55952"/>
    <w:rsid w:val="00A55B7B"/>
    <w:rsid w:val="00A55DFE"/>
    <w:rsid w:val="00A56315"/>
    <w:rsid w:val="00A60E4E"/>
    <w:rsid w:val="00A63B17"/>
    <w:rsid w:val="00A66AFC"/>
    <w:rsid w:val="00A70937"/>
    <w:rsid w:val="00A7107A"/>
    <w:rsid w:val="00A7710B"/>
    <w:rsid w:val="00A84B36"/>
    <w:rsid w:val="00A8719E"/>
    <w:rsid w:val="00A904EF"/>
    <w:rsid w:val="00A9219E"/>
    <w:rsid w:val="00A970B2"/>
    <w:rsid w:val="00AA1A04"/>
    <w:rsid w:val="00AA4736"/>
    <w:rsid w:val="00AA4D12"/>
    <w:rsid w:val="00AA7EBD"/>
    <w:rsid w:val="00AB2F7C"/>
    <w:rsid w:val="00AB61D9"/>
    <w:rsid w:val="00AB6AC2"/>
    <w:rsid w:val="00AC1A13"/>
    <w:rsid w:val="00AC5211"/>
    <w:rsid w:val="00AC565A"/>
    <w:rsid w:val="00AD06DD"/>
    <w:rsid w:val="00AD0E2D"/>
    <w:rsid w:val="00AD5234"/>
    <w:rsid w:val="00AD5951"/>
    <w:rsid w:val="00AF170C"/>
    <w:rsid w:val="00AF2EAF"/>
    <w:rsid w:val="00AF4FDE"/>
    <w:rsid w:val="00AF7EC9"/>
    <w:rsid w:val="00B02911"/>
    <w:rsid w:val="00B03607"/>
    <w:rsid w:val="00B07225"/>
    <w:rsid w:val="00B11CA8"/>
    <w:rsid w:val="00B11D98"/>
    <w:rsid w:val="00B121C7"/>
    <w:rsid w:val="00B1226E"/>
    <w:rsid w:val="00B14660"/>
    <w:rsid w:val="00B20A79"/>
    <w:rsid w:val="00B232C2"/>
    <w:rsid w:val="00B26412"/>
    <w:rsid w:val="00B306E1"/>
    <w:rsid w:val="00B34DFC"/>
    <w:rsid w:val="00B36270"/>
    <w:rsid w:val="00B36AF5"/>
    <w:rsid w:val="00B406F8"/>
    <w:rsid w:val="00B41861"/>
    <w:rsid w:val="00B41992"/>
    <w:rsid w:val="00B4713F"/>
    <w:rsid w:val="00B47870"/>
    <w:rsid w:val="00B47A74"/>
    <w:rsid w:val="00B502CA"/>
    <w:rsid w:val="00B55FC0"/>
    <w:rsid w:val="00B56EE4"/>
    <w:rsid w:val="00B60201"/>
    <w:rsid w:val="00B60A91"/>
    <w:rsid w:val="00B60F50"/>
    <w:rsid w:val="00B64E4A"/>
    <w:rsid w:val="00B67C56"/>
    <w:rsid w:val="00B7239C"/>
    <w:rsid w:val="00B73ABB"/>
    <w:rsid w:val="00B77676"/>
    <w:rsid w:val="00B8137B"/>
    <w:rsid w:val="00B83194"/>
    <w:rsid w:val="00B83880"/>
    <w:rsid w:val="00B842EF"/>
    <w:rsid w:val="00B90FD2"/>
    <w:rsid w:val="00B94E61"/>
    <w:rsid w:val="00B95655"/>
    <w:rsid w:val="00B977CE"/>
    <w:rsid w:val="00BA1595"/>
    <w:rsid w:val="00BA2105"/>
    <w:rsid w:val="00BA3ED6"/>
    <w:rsid w:val="00BB114B"/>
    <w:rsid w:val="00BB7BF0"/>
    <w:rsid w:val="00BC5CCE"/>
    <w:rsid w:val="00BD1AE1"/>
    <w:rsid w:val="00BD6AA6"/>
    <w:rsid w:val="00BD78B3"/>
    <w:rsid w:val="00BD7F7A"/>
    <w:rsid w:val="00BE0651"/>
    <w:rsid w:val="00BE65C7"/>
    <w:rsid w:val="00BF07C9"/>
    <w:rsid w:val="00BF16F2"/>
    <w:rsid w:val="00BF7862"/>
    <w:rsid w:val="00BF7F62"/>
    <w:rsid w:val="00BF7FD9"/>
    <w:rsid w:val="00C001DD"/>
    <w:rsid w:val="00C0293D"/>
    <w:rsid w:val="00C0383F"/>
    <w:rsid w:val="00C059D3"/>
    <w:rsid w:val="00C1163E"/>
    <w:rsid w:val="00C14C40"/>
    <w:rsid w:val="00C153E0"/>
    <w:rsid w:val="00C15C7A"/>
    <w:rsid w:val="00C164C4"/>
    <w:rsid w:val="00C175B9"/>
    <w:rsid w:val="00C2326B"/>
    <w:rsid w:val="00C239AB"/>
    <w:rsid w:val="00C241E3"/>
    <w:rsid w:val="00C24486"/>
    <w:rsid w:val="00C33515"/>
    <w:rsid w:val="00C33918"/>
    <w:rsid w:val="00C3494A"/>
    <w:rsid w:val="00C405DD"/>
    <w:rsid w:val="00C43A27"/>
    <w:rsid w:val="00C43F55"/>
    <w:rsid w:val="00C46433"/>
    <w:rsid w:val="00C53F85"/>
    <w:rsid w:val="00C617F4"/>
    <w:rsid w:val="00C6268B"/>
    <w:rsid w:val="00C62702"/>
    <w:rsid w:val="00C63F48"/>
    <w:rsid w:val="00C64ACB"/>
    <w:rsid w:val="00C651BD"/>
    <w:rsid w:val="00C669BF"/>
    <w:rsid w:val="00C71A16"/>
    <w:rsid w:val="00C7720A"/>
    <w:rsid w:val="00C8146F"/>
    <w:rsid w:val="00C92F47"/>
    <w:rsid w:val="00C9344C"/>
    <w:rsid w:val="00C96C9B"/>
    <w:rsid w:val="00CA4626"/>
    <w:rsid w:val="00CA505E"/>
    <w:rsid w:val="00CB286F"/>
    <w:rsid w:val="00CB57A7"/>
    <w:rsid w:val="00CB6A17"/>
    <w:rsid w:val="00CB71C2"/>
    <w:rsid w:val="00CD3949"/>
    <w:rsid w:val="00CE363D"/>
    <w:rsid w:val="00CE5C54"/>
    <w:rsid w:val="00CF0CD4"/>
    <w:rsid w:val="00D03344"/>
    <w:rsid w:val="00D0371D"/>
    <w:rsid w:val="00D04299"/>
    <w:rsid w:val="00D04420"/>
    <w:rsid w:val="00D05BAE"/>
    <w:rsid w:val="00D126F2"/>
    <w:rsid w:val="00D129E9"/>
    <w:rsid w:val="00D14096"/>
    <w:rsid w:val="00D14F14"/>
    <w:rsid w:val="00D16F16"/>
    <w:rsid w:val="00D23085"/>
    <w:rsid w:val="00D23899"/>
    <w:rsid w:val="00D26C55"/>
    <w:rsid w:val="00D303F1"/>
    <w:rsid w:val="00D31C2D"/>
    <w:rsid w:val="00D37D8E"/>
    <w:rsid w:val="00D409BA"/>
    <w:rsid w:val="00D4726E"/>
    <w:rsid w:val="00D47EB0"/>
    <w:rsid w:val="00D52096"/>
    <w:rsid w:val="00D523F5"/>
    <w:rsid w:val="00D54C7A"/>
    <w:rsid w:val="00D55056"/>
    <w:rsid w:val="00D55A95"/>
    <w:rsid w:val="00D56B69"/>
    <w:rsid w:val="00D56B7C"/>
    <w:rsid w:val="00D56F37"/>
    <w:rsid w:val="00D57025"/>
    <w:rsid w:val="00D65275"/>
    <w:rsid w:val="00D67267"/>
    <w:rsid w:val="00D673DA"/>
    <w:rsid w:val="00D76898"/>
    <w:rsid w:val="00D80574"/>
    <w:rsid w:val="00D81BE7"/>
    <w:rsid w:val="00D84FF5"/>
    <w:rsid w:val="00D8585B"/>
    <w:rsid w:val="00D908D8"/>
    <w:rsid w:val="00D90D5A"/>
    <w:rsid w:val="00D913AF"/>
    <w:rsid w:val="00D955A4"/>
    <w:rsid w:val="00DA0FD7"/>
    <w:rsid w:val="00DA3108"/>
    <w:rsid w:val="00DA3465"/>
    <w:rsid w:val="00DA3F00"/>
    <w:rsid w:val="00DA41C2"/>
    <w:rsid w:val="00DA52B1"/>
    <w:rsid w:val="00DA6884"/>
    <w:rsid w:val="00DB2F7D"/>
    <w:rsid w:val="00DB3FC7"/>
    <w:rsid w:val="00DB68BC"/>
    <w:rsid w:val="00DB7828"/>
    <w:rsid w:val="00DC5070"/>
    <w:rsid w:val="00DC5A8C"/>
    <w:rsid w:val="00DC73D6"/>
    <w:rsid w:val="00DC7A3A"/>
    <w:rsid w:val="00DD01DB"/>
    <w:rsid w:val="00DD074D"/>
    <w:rsid w:val="00DD3211"/>
    <w:rsid w:val="00DD34D5"/>
    <w:rsid w:val="00DD6263"/>
    <w:rsid w:val="00DD7241"/>
    <w:rsid w:val="00DE0252"/>
    <w:rsid w:val="00DE1C13"/>
    <w:rsid w:val="00DE3089"/>
    <w:rsid w:val="00DE65A1"/>
    <w:rsid w:val="00DF1806"/>
    <w:rsid w:val="00DF7573"/>
    <w:rsid w:val="00E00C41"/>
    <w:rsid w:val="00E06FB7"/>
    <w:rsid w:val="00E203D1"/>
    <w:rsid w:val="00E230D4"/>
    <w:rsid w:val="00E304DF"/>
    <w:rsid w:val="00E31966"/>
    <w:rsid w:val="00E514FA"/>
    <w:rsid w:val="00E5314B"/>
    <w:rsid w:val="00E57AEC"/>
    <w:rsid w:val="00E641C4"/>
    <w:rsid w:val="00E72260"/>
    <w:rsid w:val="00E72FC8"/>
    <w:rsid w:val="00E768A5"/>
    <w:rsid w:val="00E771BF"/>
    <w:rsid w:val="00E847B3"/>
    <w:rsid w:val="00E9005A"/>
    <w:rsid w:val="00E923FE"/>
    <w:rsid w:val="00E92C2D"/>
    <w:rsid w:val="00E93120"/>
    <w:rsid w:val="00E94AB0"/>
    <w:rsid w:val="00E96E89"/>
    <w:rsid w:val="00EA15CD"/>
    <w:rsid w:val="00EA2210"/>
    <w:rsid w:val="00EA5707"/>
    <w:rsid w:val="00EC0356"/>
    <w:rsid w:val="00EC220F"/>
    <w:rsid w:val="00EC3EA9"/>
    <w:rsid w:val="00EC499F"/>
    <w:rsid w:val="00EC4F6F"/>
    <w:rsid w:val="00ED4BEF"/>
    <w:rsid w:val="00ED6AD5"/>
    <w:rsid w:val="00EE23E0"/>
    <w:rsid w:val="00EE5012"/>
    <w:rsid w:val="00EE5BC8"/>
    <w:rsid w:val="00EE77F4"/>
    <w:rsid w:val="00EF0DDA"/>
    <w:rsid w:val="00EF3DAA"/>
    <w:rsid w:val="00EF7003"/>
    <w:rsid w:val="00F15775"/>
    <w:rsid w:val="00F222BB"/>
    <w:rsid w:val="00F278AE"/>
    <w:rsid w:val="00F31F86"/>
    <w:rsid w:val="00F32485"/>
    <w:rsid w:val="00F34CD3"/>
    <w:rsid w:val="00F3678C"/>
    <w:rsid w:val="00F41B0C"/>
    <w:rsid w:val="00F42A69"/>
    <w:rsid w:val="00F44704"/>
    <w:rsid w:val="00F5469A"/>
    <w:rsid w:val="00F55792"/>
    <w:rsid w:val="00F5586A"/>
    <w:rsid w:val="00F62679"/>
    <w:rsid w:val="00F62DC6"/>
    <w:rsid w:val="00F64D25"/>
    <w:rsid w:val="00F71111"/>
    <w:rsid w:val="00F7409F"/>
    <w:rsid w:val="00F740A4"/>
    <w:rsid w:val="00F76E74"/>
    <w:rsid w:val="00F81059"/>
    <w:rsid w:val="00F82BEB"/>
    <w:rsid w:val="00F840EC"/>
    <w:rsid w:val="00F86765"/>
    <w:rsid w:val="00FA2D3D"/>
    <w:rsid w:val="00FA55F3"/>
    <w:rsid w:val="00FA59C6"/>
    <w:rsid w:val="00FB09A0"/>
    <w:rsid w:val="00FB20AB"/>
    <w:rsid w:val="00FC11CD"/>
    <w:rsid w:val="00FC2912"/>
    <w:rsid w:val="00FC4D29"/>
    <w:rsid w:val="00FD262E"/>
    <w:rsid w:val="00FD6238"/>
    <w:rsid w:val="00FE0423"/>
    <w:rsid w:val="00FE3BA8"/>
    <w:rsid w:val="00FE6290"/>
    <w:rsid w:val="00FF58F9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 fill="f" fillcolor="white" stroke="f">
      <v:fill color="white" on="f"/>
      <v:stroke on="f"/>
      <o:colormru v:ext="edit" colors="white,#ffc"/>
    </o:shapedefaults>
    <o:shapelayout v:ext="edit">
      <o:idmap v:ext="edit" data="1"/>
    </o:shapelayout>
  </w:shapeDefaults>
  <w:decimalSymbol w:val=","/>
  <w:listSeparator w:val=";"/>
  <w14:docId w14:val="79DC2527"/>
  <w15:docId w15:val="{32BEB9C4-40E6-4D4D-AC0A-B0E50EDD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D6D7A"/>
    <w:rPr>
      <w:sz w:val="24"/>
      <w:lang w:eastAsia="en-US"/>
    </w:rPr>
  </w:style>
  <w:style w:type="paragraph" w:styleId="Naslov1">
    <w:name w:val="heading 1"/>
    <w:aliases w:val="H1"/>
    <w:basedOn w:val="Navaden"/>
    <w:next w:val="Navaden"/>
    <w:link w:val="Naslov1Znak"/>
    <w:autoRedefine/>
    <w:qFormat/>
    <w:pPr>
      <w:keepNext/>
      <w:pageBreakBefore/>
      <w:framePr w:w="3264" w:hSpace="187" w:vSpace="187" w:wrap="notBeside" w:vAnchor="page" w:hAnchor="page" w:x="678" w:y="1340"/>
      <w:spacing w:before="4"/>
      <w:outlineLvl w:val="0"/>
    </w:pPr>
    <w:rPr>
      <w:rFonts w:ascii="Arial Black" w:hAnsi="Arial Black" w:cs="Arial"/>
      <w:b/>
      <w:bCs/>
      <w:caps/>
      <w:spacing w:val="-10"/>
      <w:kern w:val="28"/>
      <w:sz w:val="20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customStyle="1" w:styleId="Achievement">
    <w:name w:val="Achievement"/>
    <w:basedOn w:val="Telobesedila"/>
    <w:pPr>
      <w:numPr>
        <w:numId w:val="1"/>
      </w:numPr>
      <w:tabs>
        <w:tab w:val="clear" w:pos="360"/>
      </w:tabs>
      <w:spacing w:after="60" w:line="220" w:lineRule="atLeast"/>
      <w:jc w:val="both"/>
    </w:pPr>
    <w:rPr>
      <w:rFonts w:ascii="Arial" w:eastAsia="Batang" w:hAnsi="Arial"/>
      <w:spacing w:val="-5"/>
      <w:sz w:val="20"/>
      <w:lang w:val="en-US"/>
    </w:rPr>
  </w:style>
  <w:style w:type="paragraph" w:customStyle="1" w:styleId="CompanyName">
    <w:name w:val="Company Name"/>
    <w:basedOn w:val="Navaden"/>
    <w:next w:val="Navaden"/>
    <w:autoRedefine/>
    <w:pPr>
      <w:jc w:val="both"/>
    </w:pPr>
    <w:rPr>
      <w:rFonts w:ascii="Arial" w:hAnsi="Arial"/>
      <w:sz w:val="20"/>
    </w:rPr>
  </w:style>
  <w:style w:type="character" w:styleId="Pripombasklic">
    <w:name w:val="annotation reference"/>
    <w:rsid w:val="00A46483"/>
    <w:rPr>
      <w:sz w:val="16"/>
      <w:szCs w:val="16"/>
    </w:rPr>
  </w:style>
  <w:style w:type="paragraph" w:styleId="Telobesedila">
    <w:name w:val="Body Text"/>
    <w:basedOn w:val="Navaden"/>
    <w:pPr>
      <w:spacing w:after="120"/>
    </w:p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Pripombabesedilo">
    <w:name w:val="annotation text"/>
    <w:basedOn w:val="Navaden"/>
    <w:semiHidden/>
    <w:rsid w:val="00A46483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A46483"/>
    <w:rPr>
      <w:b/>
      <w:bCs/>
    </w:rPr>
  </w:style>
  <w:style w:type="paragraph" w:styleId="Besedilooblaka">
    <w:name w:val="Balloon Text"/>
    <w:basedOn w:val="Navaden"/>
    <w:semiHidden/>
    <w:rsid w:val="00A46483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4D7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One">
    <w:name w:val="Company Name One"/>
    <w:basedOn w:val="Navaden"/>
    <w:next w:val="Navaden"/>
    <w:autoRedefine/>
    <w:rsid w:val="00C33918"/>
    <w:pPr>
      <w:tabs>
        <w:tab w:val="left" w:pos="2160"/>
        <w:tab w:val="right" w:pos="6480"/>
      </w:tabs>
      <w:spacing w:before="240" w:after="40" w:line="220" w:lineRule="atLeast"/>
      <w:jc w:val="both"/>
    </w:pPr>
    <w:rPr>
      <w:rFonts w:ascii="Arial" w:eastAsia="Batang" w:hAnsi="Arial"/>
      <w:bCs/>
      <w:sz w:val="20"/>
    </w:rPr>
  </w:style>
  <w:style w:type="paragraph" w:customStyle="1" w:styleId="SectionTitle">
    <w:name w:val="Section Title"/>
    <w:basedOn w:val="Navaden"/>
    <w:next w:val="Navaden"/>
    <w:autoRedefine/>
    <w:rsid w:val="00800081"/>
    <w:pPr>
      <w:spacing w:before="220" w:line="220" w:lineRule="atLeast"/>
      <w:jc w:val="center"/>
    </w:pPr>
    <w:rPr>
      <w:rFonts w:ascii="Arial" w:eastAsia="Batang" w:hAnsi="Arial" w:cs="Arial"/>
      <w:b/>
      <w:bCs/>
      <w:spacing w:val="-10"/>
      <w:sz w:val="20"/>
    </w:rPr>
  </w:style>
  <w:style w:type="character" w:customStyle="1" w:styleId="NogaZnak">
    <w:name w:val="Noga Znak"/>
    <w:link w:val="Noga"/>
    <w:uiPriority w:val="99"/>
    <w:rsid w:val="00D4726E"/>
    <w:rPr>
      <w:sz w:val="24"/>
      <w:lang w:eastAsia="en-US"/>
    </w:rPr>
  </w:style>
  <w:style w:type="character" w:customStyle="1" w:styleId="Naslov1Znak">
    <w:name w:val="Naslov 1 Znak"/>
    <w:aliases w:val="H1 Znak"/>
    <w:link w:val="Naslov1"/>
    <w:rsid w:val="00B8137B"/>
    <w:rPr>
      <w:rFonts w:ascii="Arial Black" w:hAnsi="Arial Black" w:cs="Arial"/>
      <w:b/>
      <w:bCs/>
      <w:caps/>
      <w:spacing w:val="-10"/>
      <w:kern w:val="28"/>
      <w:lang w:eastAsia="en-US"/>
    </w:rPr>
  </w:style>
  <w:style w:type="character" w:customStyle="1" w:styleId="GlavaZnak">
    <w:name w:val="Glava Znak"/>
    <w:link w:val="Glava"/>
    <w:rsid w:val="00B8137B"/>
    <w:rPr>
      <w:sz w:val="24"/>
      <w:lang w:eastAsia="en-US"/>
    </w:rPr>
  </w:style>
  <w:style w:type="character" w:customStyle="1" w:styleId="Naslov2Znak">
    <w:name w:val="Naslov 2 Znak"/>
    <w:link w:val="Naslov2"/>
    <w:rsid w:val="00B95655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6958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sl-SI"/>
    </w:rPr>
  </w:style>
  <w:style w:type="character" w:customStyle="1" w:styleId="normaltext">
    <w:name w:val="normaltext"/>
    <w:rsid w:val="00F62679"/>
  </w:style>
  <w:style w:type="paragraph" w:styleId="Navadensplet">
    <w:name w:val="Normal (Web)"/>
    <w:basedOn w:val="Navaden"/>
    <w:uiPriority w:val="99"/>
    <w:unhideWhenUsed/>
    <w:rsid w:val="00B73ABB"/>
    <w:pPr>
      <w:spacing w:before="100" w:beforeAutospacing="1" w:after="100" w:afterAutospacing="1"/>
    </w:pPr>
    <w:rPr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B73ABB"/>
    <w:pPr>
      <w:suppressAutoHyphens/>
    </w:pPr>
    <w:rPr>
      <w:sz w:val="20"/>
      <w:lang w:eastAsia="ar-SA"/>
    </w:rPr>
  </w:style>
  <w:style w:type="character" w:customStyle="1" w:styleId="Sprotnaopomba-besediloZnak">
    <w:name w:val="Sprotna opomba - besedilo Znak"/>
    <w:link w:val="Sprotnaopomba-besedilo"/>
    <w:rsid w:val="00B73ABB"/>
    <w:rPr>
      <w:lang w:eastAsia="ar-SA"/>
    </w:rPr>
  </w:style>
  <w:style w:type="paragraph" w:customStyle="1" w:styleId="Default">
    <w:name w:val="Default"/>
    <w:rsid w:val="00C669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odname">
    <w:name w:val="prodname"/>
    <w:basedOn w:val="Privzetapisavaodstavka"/>
    <w:rsid w:val="003E341A"/>
  </w:style>
  <w:style w:type="paragraph" w:styleId="Golobesedilo">
    <w:name w:val="Plain Text"/>
    <w:basedOn w:val="Navaden"/>
    <w:link w:val="GolobesediloZnak"/>
    <w:uiPriority w:val="99"/>
    <w:semiHidden/>
    <w:unhideWhenUsed/>
    <w:rsid w:val="00DD6263"/>
    <w:rPr>
      <w:rFonts w:ascii="Calibri" w:eastAsiaTheme="minorHAnsi" w:hAnsi="Calibri" w:cs="Consolas"/>
      <w:sz w:val="22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D6263"/>
    <w:rPr>
      <w:rFonts w:ascii="Calibri" w:eastAsiaTheme="minorHAnsi" w:hAnsi="Calibri" w:cs="Consolas"/>
      <w:sz w:val="22"/>
      <w:szCs w:val="21"/>
      <w:lang w:eastAsia="en-US"/>
    </w:rPr>
  </w:style>
  <w:style w:type="character" w:styleId="Hiperpovezava">
    <w:name w:val="Hyperlink"/>
    <w:basedOn w:val="Privzetapisavaodstavka"/>
    <w:unhideWhenUsed/>
    <w:rsid w:val="000D694D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D60F6"/>
    <w:rPr>
      <w:sz w:val="24"/>
      <w:lang w:eastAsia="en-US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0D384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Relationship Id="rId4" Type="http://schemas.openxmlformats.org/officeDocument/2006/relationships/oleObject" Target="embeddings/oleObject1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Relationship Id="rId4" Type="http://schemas.openxmlformats.org/officeDocument/2006/relationships/oleObject" Target="embeddings/oleObject2.bin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SANDA\Local%20Settings\Temporary%20Internet%20Files\OLK357\Predlog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2" ma:contentTypeDescription="Create a new document." ma:contentTypeScope="" ma:versionID="13893c0d47012cdbf34addfd0bca7d49">
  <xsd:schema xmlns:xsd="http://www.w3.org/2001/XMLSchema" xmlns:xs="http://www.w3.org/2001/XMLSchema" xmlns:p="http://schemas.microsoft.com/office/2006/metadata/properties" xmlns:ns2="9f4bc996-dacd-421c-8f83-ad181f993769" targetNamespace="http://schemas.microsoft.com/office/2006/metadata/properties" ma:root="true" ma:fieldsID="b45bf6be9e465d9b62e1d6b6e55486bf" ns2:_="">
    <xsd:import namespace="9f4bc996-dacd-421c-8f83-ad181f9937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bc996-dacd-421c-8f83-ad181f9937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D9A38D-72A4-4419-B236-245A2DEE4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DFDB0-5B69-4F53-9EA8-7904C8FD8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BD019-0AD3-4459-8528-B458C6D7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DE8426D-56DA-4209-A348-A947E74E9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bc996-dacd-421c-8f83-ad181f993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45B231-D7F1-4034-9271-BB3137484EC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f4bc996-dacd-421c-8f83-ad181f99376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Predloga.dot</Template>
  <TotalTime>1</TotalTime>
  <Pages>5</Pages>
  <Words>1005</Words>
  <Characters>6505</Characters>
  <Application>Microsoft Office Word</Application>
  <DocSecurity>0</DocSecurity>
  <Lines>54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Naša št</vt:lpstr>
      <vt:lpstr>Naša št</vt:lpstr>
    </vt:vector>
  </TitlesOfParts>
  <Company>Sektor za informatiko; Pošta Slovenije, d.o.o.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Naša št</dc:title>
  <dc:creator>Smiljan Švarc</dc:creator>
  <cp:lastModifiedBy>Natli PODGRAJSKI</cp:lastModifiedBy>
  <cp:revision>2</cp:revision>
  <cp:lastPrinted>2015-10-22T09:07:00Z</cp:lastPrinted>
  <dcterms:created xsi:type="dcterms:W3CDTF">2022-08-03T08:31:00Z</dcterms:created>
  <dcterms:modified xsi:type="dcterms:W3CDTF">2022-08-03T08:31:00Z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0x010100CC34D86EDFB3924DBE2C4DA718349285</vt:lpwstr>
  </property>
</Properties>
</file>